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FA9" w:rsidRDefault="00154FA9" w:rsidP="008F6062">
      <w:pPr>
        <w:tabs>
          <w:tab w:val="left" w:pos="11199"/>
          <w:tab w:val="left" w:pos="11624"/>
        </w:tabs>
        <w:spacing w:line="240" w:lineRule="exact"/>
        <w:ind w:left="1162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</w:t>
      </w:r>
    </w:p>
    <w:p w:rsidR="00154FA9" w:rsidRDefault="00154FA9" w:rsidP="008F6062">
      <w:pPr>
        <w:tabs>
          <w:tab w:val="left" w:pos="11199"/>
          <w:tab w:val="left" w:pos="11624"/>
        </w:tabs>
        <w:spacing w:line="240" w:lineRule="exact"/>
        <w:ind w:left="11624"/>
        <w:rPr>
          <w:rFonts w:ascii="Times New Roman" w:hAnsi="Times New Roman"/>
          <w:sz w:val="28"/>
          <w:szCs w:val="28"/>
          <w:lang w:val="ru-RU"/>
        </w:rPr>
      </w:pPr>
    </w:p>
    <w:p w:rsidR="00154FA9" w:rsidRDefault="00154FA9" w:rsidP="008F6062">
      <w:pPr>
        <w:tabs>
          <w:tab w:val="left" w:pos="11199"/>
          <w:tab w:val="left" w:pos="11624"/>
        </w:tabs>
        <w:spacing w:line="240" w:lineRule="exact"/>
        <w:ind w:left="1162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приказу </w:t>
      </w:r>
      <w:r w:rsidR="0051723E">
        <w:rPr>
          <w:rFonts w:ascii="Times New Roman" w:hAnsi="Times New Roman"/>
          <w:sz w:val="28"/>
          <w:szCs w:val="28"/>
          <w:lang w:val="ru-RU"/>
        </w:rPr>
        <w:t>комитета</w:t>
      </w:r>
      <w:r>
        <w:rPr>
          <w:rFonts w:ascii="Times New Roman" w:hAnsi="Times New Roman"/>
          <w:sz w:val="28"/>
          <w:szCs w:val="28"/>
          <w:lang w:val="ru-RU"/>
        </w:rPr>
        <w:t xml:space="preserve"> здравоохранения Волгоградской области</w:t>
      </w:r>
    </w:p>
    <w:p w:rsidR="00154FA9" w:rsidRDefault="00154FA9" w:rsidP="008F6062">
      <w:pPr>
        <w:tabs>
          <w:tab w:val="left" w:pos="11199"/>
          <w:tab w:val="left" w:pos="11624"/>
        </w:tabs>
        <w:spacing w:line="240" w:lineRule="exact"/>
        <w:ind w:left="11624"/>
        <w:rPr>
          <w:rFonts w:ascii="Times New Roman" w:hAnsi="Times New Roman"/>
          <w:sz w:val="28"/>
          <w:szCs w:val="28"/>
          <w:lang w:val="ru-RU"/>
        </w:rPr>
      </w:pPr>
    </w:p>
    <w:p w:rsidR="00154FA9" w:rsidRPr="00E1002E" w:rsidRDefault="00154FA9" w:rsidP="008F6062">
      <w:pPr>
        <w:tabs>
          <w:tab w:val="left" w:pos="11199"/>
          <w:tab w:val="left" w:pos="11624"/>
        </w:tabs>
        <w:spacing w:line="240" w:lineRule="exact"/>
        <w:ind w:left="11624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</w:t>
      </w:r>
      <w:r>
        <w:rPr>
          <w:rFonts w:ascii="Times New Roman" w:hAnsi="Times New Roman"/>
          <w:sz w:val="28"/>
          <w:szCs w:val="28"/>
          <w:u w:val="single"/>
          <w:lang w:val="ru-RU"/>
        </w:rPr>
        <w:tab/>
        <w:t xml:space="preserve">   </w:t>
      </w:r>
      <w:r>
        <w:rPr>
          <w:rFonts w:ascii="Times New Roman" w:hAnsi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/>
          <w:sz w:val="28"/>
          <w:szCs w:val="28"/>
          <w:u w:val="single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u w:val="single"/>
          <w:lang w:val="ru-RU"/>
        </w:rPr>
        <w:tab/>
        <w:t xml:space="preserve">   </w:t>
      </w:r>
    </w:p>
    <w:p w:rsidR="00154FA9" w:rsidRDefault="00154FA9" w:rsidP="008F6062">
      <w:pPr>
        <w:tabs>
          <w:tab w:val="left" w:pos="11199"/>
          <w:tab w:val="left" w:pos="11624"/>
        </w:tabs>
        <w:spacing w:line="240" w:lineRule="exact"/>
        <w:ind w:left="11624"/>
        <w:rPr>
          <w:rFonts w:ascii="Times New Roman" w:hAnsi="Times New Roman"/>
          <w:sz w:val="28"/>
          <w:szCs w:val="28"/>
          <w:lang w:val="ru-RU"/>
        </w:rPr>
      </w:pPr>
    </w:p>
    <w:p w:rsidR="00154FA9" w:rsidRDefault="00154FA9" w:rsidP="00D42EFA">
      <w:pPr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154FA9" w:rsidRPr="00D42EFA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color w:val="000000"/>
          <w:sz w:val="28"/>
          <w:szCs w:val="28"/>
          <w:lang w:val="ru-RU"/>
        </w:rPr>
        <w:t>П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>еречень</w:t>
      </w:r>
    </w:p>
    <w:p w:rsidR="00154FA9" w:rsidRPr="00D42EFA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sz w:val="28"/>
          <w:szCs w:val="28"/>
          <w:lang w:val="ru-RU"/>
        </w:rPr>
        <w:t xml:space="preserve">медицинских организаций, участвующих в реализации Территориальной программы государственных гарантий бесплатного оказания </w:t>
      </w:r>
      <w:r w:rsidR="00FA6FEA">
        <w:rPr>
          <w:rFonts w:ascii="Times New Roman" w:hAnsi="Times New Roman"/>
          <w:b/>
          <w:sz w:val="28"/>
          <w:szCs w:val="28"/>
          <w:lang w:val="ru-RU"/>
        </w:rPr>
        <w:t>гражданам медицинской помощи в Волгоградской област</w:t>
      </w:r>
      <w:r w:rsidR="00D51BE5">
        <w:rPr>
          <w:rFonts w:ascii="Times New Roman" w:hAnsi="Times New Roman"/>
          <w:b/>
          <w:sz w:val="28"/>
          <w:szCs w:val="28"/>
          <w:lang w:val="ru-RU"/>
        </w:rPr>
        <w:t>и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>, с разбивкой по трем уровням оказания медицинской помощи</w:t>
      </w:r>
    </w:p>
    <w:tbl>
      <w:tblPr>
        <w:tblW w:w="1461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0"/>
        <w:gridCol w:w="4962"/>
        <w:gridCol w:w="4536"/>
      </w:tblGrid>
      <w:tr w:rsidR="004B087D" w:rsidRPr="00276612" w:rsidTr="001D627F">
        <w:trPr>
          <w:cantSplit/>
          <w:trHeight w:val="1964"/>
          <w:tblHeader/>
        </w:trPr>
        <w:tc>
          <w:tcPr>
            <w:tcW w:w="5120" w:type="dxa"/>
            <w:shd w:val="clear" w:color="auto" w:fill="FFFFFF"/>
          </w:tcPr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b/>
                <w:bCs/>
                <w:lang w:val="ru-RU"/>
              </w:rPr>
              <w:t xml:space="preserve">1 уровень </w:t>
            </w:r>
            <w:r w:rsidRPr="00167DF5">
              <w:rPr>
                <w:rFonts w:ascii="Times New Roman" w:hAnsi="Times New Roman"/>
                <w:lang w:val="ru-RU"/>
              </w:rPr>
              <w:t xml:space="preserve"> </w:t>
            </w:r>
          </w:p>
          <w:p w:rsidR="00154FA9" w:rsidRPr="00167DF5" w:rsidRDefault="00F822D0" w:rsidP="00B859C8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о</w:t>
            </w:r>
            <w:r w:rsidR="00154FA9" w:rsidRPr="00167DF5">
              <w:rPr>
                <w:rFonts w:ascii="Times New Roman" w:hAnsi="Times New Roman"/>
                <w:lang w:val="ru-RU"/>
              </w:rPr>
              <w:t>казание преимущественно первичной медико-санитарной, в том числе первичной специализированной медико-санитарной помощи, а также специализированной медицинской помощи и скорой медицинской помощи (в центральных районных больницах, городских, районных, участковых больницах, городских поликлиниках, станциях скорой медицинской помощи)</w:t>
            </w:r>
          </w:p>
        </w:tc>
        <w:tc>
          <w:tcPr>
            <w:tcW w:w="4962" w:type="dxa"/>
            <w:shd w:val="clear" w:color="auto" w:fill="FFFFFF"/>
          </w:tcPr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67DF5">
              <w:rPr>
                <w:rFonts w:ascii="Times New Roman" w:hAnsi="Times New Roman"/>
                <w:b/>
                <w:bCs/>
                <w:lang w:val="ru-RU"/>
              </w:rPr>
              <w:t>2 уровень</w:t>
            </w:r>
          </w:p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оказание преимущественно специализированной (за исключением высокотехнологичной) медицинской помощи (в медицинских организациях, имеющих в своей структуре специализированные межмуниципальные (межрайонные) отделения и (или) центры, а также в диспансерах, многопрофильных больницах)</w:t>
            </w:r>
          </w:p>
        </w:tc>
        <w:tc>
          <w:tcPr>
            <w:tcW w:w="4536" w:type="dxa"/>
            <w:shd w:val="clear" w:color="auto" w:fill="FFFFFF"/>
          </w:tcPr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b/>
                <w:bCs/>
                <w:lang w:val="ru-RU"/>
              </w:rPr>
              <w:t>3 уровень</w:t>
            </w:r>
          </w:p>
          <w:p w:rsidR="00154FA9" w:rsidRPr="00167DF5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167DF5">
              <w:rPr>
                <w:rFonts w:ascii="Times New Roman" w:hAnsi="Times New Roman"/>
                <w:lang w:val="ru-RU"/>
              </w:rPr>
              <w:t>оказание преимущественно специализированной, в том числе высокотехнологичной, медицинской помощи (в государственных медицинских организациях, оказывающих специализированную медицинскую помощь в стационарных условиях</w:t>
            </w:r>
            <w:proofErr w:type="gramEnd"/>
          </w:p>
        </w:tc>
      </w:tr>
      <w:tr w:rsidR="004B087D" w:rsidRPr="00276612" w:rsidTr="001D627F">
        <w:trPr>
          <w:cantSplit/>
          <w:trHeight w:val="428"/>
        </w:trPr>
        <w:tc>
          <w:tcPr>
            <w:tcW w:w="5120" w:type="dxa"/>
          </w:tcPr>
          <w:p w:rsidR="001657B2" w:rsidRPr="00E91DE9" w:rsidRDefault="001657B2" w:rsidP="0096327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учреждение здравоохранения</w:t>
            </w:r>
            <w:r w:rsidRPr="00E91DE9">
              <w:rPr>
                <w:rFonts w:ascii="Times New Roman" w:hAnsi="Times New Roman"/>
              </w:rPr>
              <w:t xml:space="preserve"> "Больница № 18"</w:t>
            </w:r>
          </w:p>
        </w:tc>
        <w:tc>
          <w:tcPr>
            <w:tcW w:w="4962" w:type="dxa"/>
          </w:tcPr>
          <w:p w:rsidR="001657B2" w:rsidRPr="00167DF5" w:rsidRDefault="001657B2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клиническая инфекционная больница № 1", Волгоград</w:t>
            </w:r>
          </w:p>
        </w:tc>
        <w:tc>
          <w:tcPr>
            <w:tcW w:w="4536" w:type="dxa"/>
            <w:noWrap/>
          </w:tcPr>
          <w:p w:rsidR="001657B2" w:rsidRPr="00167DF5" w:rsidRDefault="001657B2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1. Государственное бюджетное учреждение здравоохранения "Волгоградская областная клиническая больница № 1", Волгоград</w:t>
            </w: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1" </w:t>
            </w:r>
          </w:p>
        </w:tc>
        <w:tc>
          <w:tcPr>
            <w:tcW w:w="4962" w:type="dxa"/>
          </w:tcPr>
          <w:p w:rsidR="00A24BFF" w:rsidRPr="00167DF5" w:rsidRDefault="00A24BFF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инфекционная больница № 2", г. Волжский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2. Государственное бюджетное учреждение здравоохранения "Волгоградская областная детская клиническая больница"</w:t>
            </w: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учреждение здравоохранения </w:t>
            </w:r>
            <w:r w:rsidRPr="00E91DE9">
              <w:rPr>
                <w:rFonts w:ascii="Times New Roman" w:hAnsi="Times New Roman"/>
              </w:rPr>
              <w:t xml:space="preserve">"Поликлиника № 2" </w:t>
            </w:r>
          </w:p>
        </w:tc>
        <w:tc>
          <w:tcPr>
            <w:tcW w:w="4962" w:type="dxa"/>
          </w:tcPr>
          <w:p w:rsidR="00A24BFF" w:rsidRPr="00167DF5" w:rsidRDefault="00A24BFF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детская клиническая инфекционная больница",  Волгоград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3. Государственное бюджетное учреждение здравоохранения "Волгоградский областной клинический  кардиологический центр", Волгоград</w:t>
            </w:r>
          </w:p>
        </w:tc>
      </w:tr>
      <w:tr w:rsidR="00A24BFF" w:rsidRPr="00167DF5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"Клиническая поликлиника № 3" </w:t>
            </w:r>
          </w:p>
        </w:tc>
        <w:tc>
          <w:tcPr>
            <w:tcW w:w="4962" w:type="dxa"/>
          </w:tcPr>
          <w:p w:rsidR="00A24BFF" w:rsidRPr="00167DF5" w:rsidRDefault="00A24BFF" w:rsidP="004C28EA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Центр по профилактике и борьбе со СПИД и инфекционными заболеваниями", Волгоград"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4. Государственное бюджетное учреждение здравоохранения "Волгоградский областной клинический перинатальный центр № 1 им. Л.И. Ушаковой", г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.В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>олжский</w:t>
            </w: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</w:t>
            </w:r>
            <w:r w:rsidRPr="00E91DE9">
              <w:rPr>
                <w:rFonts w:ascii="Times New Roman" w:hAnsi="Times New Roman"/>
              </w:rPr>
              <w:t xml:space="preserve">"Поликлиника № 4" </w:t>
            </w:r>
          </w:p>
        </w:tc>
        <w:tc>
          <w:tcPr>
            <w:tcW w:w="4962" w:type="dxa"/>
          </w:tcPr>
          <w:p w:rsidR="00A24BFF" w:rsidRPr="00167DF5" w:rsidRDefault="00A24BFF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"Территориальный центр медицины катастроф Волгоградской области" 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5. Государственное бюджетное учреждение здравоохранения "Волгоградский областной клинический перинатальный центр № 2", Волгоград</w:t>
            </w: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"Поликлиника № 5" </w:t>
            </w:r>
          </w:p>
        </w:tc>
        <w:tc>
          <w:tcPr>
            <w:tcW w:w="4962" w:type="dxa"/>
          </w:tcPr>
          <w:p w:rsidR="00A24BFF" w:rsidRPr="00167DF5" w:rsidRDefault="00A24BFF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Волгоградская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 xml:space="preserve"> областная клиническая стоматологическая поликлиника", Волгоград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6. Государственное бюджетное учреждение здравоохранения "Волгоградский областной  </w:t>
            </w:r>
            <w:proofErr w:type="spellStart"/>
            <w:r w:rsidRPr="00167DF5">
              <w:rPr>
                <w:rFonts w:ascii="Times New Roman" w:hAnsi="Times New Roman"/>
                <w:lang w:val="ru-RU"/>
              </w:rPr>
              <w:t>уронефрологический</w:t>
            </w:r>
            <w:proofErr w:type="spellEnd"/>
            <w:r w:rsidRPr="00167DF5">
              <w:rPr>
                <w:rFonts w:ascii="Times New Roman" w:hAnsi="Times New Roman"/>
                <w:lang w:val="ru-RU"/>
              </w:rPr>
              <w:t xml:space="preserve"> центр" </w:t>
            </w: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12" </w:t>
            </w:r>
          </w:p>
        </w:tc>
        <w:tc>
          <w:tcPr>
            <w:tcW w:w="4962" w:type="dxa"/>
          </w:tcPr>
          <w:p w:rsidR="00A24BFF" w:rsidRPr="00167DF5" w:rsidRDefault="00A24BFF" w:rsidP="00A815FF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наркологический диспансер" 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7. Государственное бюджетное учреждение здравоохранения "Волгоградский областной клинический онкологический диспансер" </w:t>
            </w: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E91DE9">
              <w:rPr>
                <w:rFonts w:ascii="Times New Roman" w:hAnsi="Times New Roman"/>
              </w:rPr>
              <w:lastRenderedPageBreak/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"Поликлиника № 20" </w:t>
            </w:r>
          </w:p>
        </w:tc>
        <w:tc>
          <w:tcPr>
            <w:tcW w:w="4962" w:type="dxa"/>
          </w:tcPr>
          <w:p w:rsidR="00A24BFF" w:rsidRPr="00167DF5" w:rsidRDefault="00A24BFF" w:rsidP="00A815FF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клиническая больница № 3"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8. Государственное бюджетное учреждение здравоохранения "Волгоградская областная клиническая больница № 3", Волгоград</w:t>
            </w: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28" </w:t>
            </w:r>
          </w:p>
        </w:tc>
        <w:tc>
          <w:tcPr>
            <w:tcW w:w="4962" w:type="dxa"/>
          </w:tcPr>
          <w:p w:rsidR="00A24BFF" w:rsidRPr="00167DF5" w:rsidRDefault="00A24BFF" w:rsidP="00A815FF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противотуберкулезный диспансер" 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9. Государственное учреждение здравоохранения "Клиническая больница № 5" </w:t>
            </w: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"Поликлиника № 30" </w:t>
            </w:r>
          </w:p>
        </w:tc>
        <w:tc>
          <w:tcPr>
            <w:tcW w:w="4962" w:type="dxa"/>
          </w:tcPr>
          <w:p w:rsidR="00A24BFF" w:rsidRPr="00167DF5" w:rsidRDefault="00A24BFF" w:rsidP="00A815FF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психиатрическая больница № 1", Калачевский район, ст. Ложки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10. Государственное учреждение здравоохранения "Клиническая больница скорой медицинской помощи № 7" </w:t>
            </w: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Консультативно-диагностическая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2"</w:t>
            </w:r>
          </w:p>
        </w:tc>
        <w:tc>
          <w:tcPr>
            <w:tcW w:w="4962" w:type="dxa"/>
          </w:tcPr>
          <w:p w:rsidR="00A24BFF" w:rsidRPr="00167DF5" w:rsidRDefault="00A24BFF" w:rsidP="00F71ED8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клиническая психиатрическая больница № 2" 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11. Государственное учреждение здравоохранения "Городская клиническая больница скорой медицинской помощи № 25" </w:t>
            </w: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</w:t>
            </w:r>
            <w:proofErr w:type="spellStart"/>
            <w:r w:rsidRPr="00E91DE9">
              <w:rPr>
                <w:rFonts w:ascii="Times New Roman" w:hAnsi="Times New Roman"/>
              </w:rPr>
              <w:t>Больница</w:t>
            </w:r>
            <w:proofErr w:type="spellEnd"/>
            <w:r w:rsidRPr="00E91DE9">
              <w:rPr>
                <w:rFonts w:ascii="Times New Roman" w:hAnsi="Times New Roman"/>
              </w:rPr>
              <w:t xml:space="preserve"> № 22"</w:t>
            </w:r>
          </w:p>
        </w:tc>
        <w:tc>
          <w:tcPr>
            <w:tcW w:w="4962" w:type="dxa"/>
          </w:tcPr>
          <w:p w:rsidR="00A24BFF" w:rsidRPr="00167DF5" w:rsidRDefault="00A24BFF" w:rsidP="00E11F94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167DF5">
              <w:rPr>
                <w:rFonts w:ascii="Times New Roman" w:hAnsi="Times New Roman"/>
              </w:rPr>
              <w:t>Государственное бюджетное учреждение здравоохранения "Волгоградская областная детская клиническая психиатрическая больница" (Центр психического здоровья детей и подростков), Волгоград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12. Государственное учреждение здравоохранения "Городская клиническая больница № 1"</w:t>
            </w: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"Клиническая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3"</w:t>
            </w:r>
          </w:p>
        </w:tc>
        <w:tc>
          <w:tcPr>
            <w:tcW w:w="4962" w:type="dxa"/>
          </w:tcPr>
          <w:p w:rsidR="00A24BFF" w:rsidRPr="00167DF5" w:rsidRDefault="00A24BFF" w:rsidP="001657B2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167DF5">
              <w:rPr>
                <w:rFonts w:ascii="Times New Roman" w:hAnsi="Times New Roman"/>
              </w:rPr>
              <w:t>Государственное бюджетное учреждение здравоохранения "Волгоградский областной клинический хоспис", Волгоград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13. Государственное учреждение здравоохранения "Клиническая больница № 12"</w:t>
            </w: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7"</w:t>
            </w:r>
          </w:p>
        </w:tc>
        <w:tc>
          <w:tcPr>
            <w:tcW w:w="4962" w:type="dxa"/>
          </w:tcPr>
          <w:p w:rsidR="00A24BFF" w:rsidRPr="00167DF5" w:rsidRDefault="00A24BFF" w:rsidP="005C0F2F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клиническая больница № 8" 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14. Государственное учреждение здравоохранения "Клиническая больница № 4"</w:t>
            </w: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8"</w:t>
            </w:r>
          </w:p>
        </w:tc>
        <w:tc>
          <w:tcPr>
            <w:tcW w:w="4962" w:type="dxa"/>
          </w:tcPr>
          <w:p w:rsidR="00A24BFF" w:rsidRPr="00167DF5" w:rsidRDefault="00A24BFF" w:rsidP="005C0F2F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№ 11"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15. Государственное учреждение здравоохранения "Клиническая больница скорой медицинской помощи № 15"</w:t>
            </w: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9" </w:t>
            </w:r>
          </w:p>
        </w:tc>
        <w:tc>
          <w:tcPr>
            <w:tcW w:w="4962" w:type="dxa"/>
          </w:tcPr>
          <w:p w:rsidR="00A24BFF" w:rsidRPr="00167DF5" w:rsidRDefault="00A24BFF" w:rsidP="00DA5639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</w:t>
            </w:r>
            <w:r w:rsidRPr="00167DF5">
              <w:rPr>
                <w:rFonts w:ascii="Times New Roman" w:hAnsi="Times New Roman"/>
              </w:rPr>
              <w:t xml:space="preserve"> </w:t>
            </w:r>
            <w:proofErr w:type="spellStart"/>
            <w:r w:rsidRPr="00167DF5">
              <w:rPr>
                <w:rFonts w:ascii="Times New Roman" w:hAnsi="Times New Roman"/>
              </w:rPr>
              <w:t>учреждение</w:t>
            </w:r>
            <w:proofErr w:type="spellEnd"/>
            <w:r w:rsidRPr="00167DF5">
              <w:rPr>
                <w:rFonts w:ascii="Times New Roman" w:hAnsi="Times New Roman"/>
              </w:rPr>
              <w:t xml:space="preserve"> </w:t>
            </w:r>
            <w:proofErr w:type="spellStart"/>
            <w:r w:rsidRPr="00167DF5">
              <w:rPr>
                <w:rFonts w:ascii="Times New Roman" w:hAnsi="Times New Roman"/>
              </w:rPr>
              <w:t>здравоохранения</w:t>
            </w:r>
            <w:proofErr w:type="spellEnd"/>
            <w:r w:rsidRPr="00167DF5">
              <w:rPr>
                <w:rFonts w:ascii="Times New Roman" w:hAnsi="Times New Roman"/>
              </w:rPr>
              <w:t xml:space="preserve"> "</w:t>
            </w:r>
            <w:proofErr w:type="spellStart"/>
            <w:r w:rsidRPr="00167DF5">
              <w:rPr>
                <w:rFonts w:ascii="Times New Roman" w:hAnsi="Times New Roman"/>
              </w:rPr>
              <w:t>Больница</w:t>
            </w:r>
            <w:proofErr w:type="spellEnd"/>
            <w:r w:rsidRPr="00167DF5">
              <w:rPr>
                <w:rFonts w:ascii="Times New Roman" w:hAnsi="Times New Roman"/>
              </w:rPr>
              <w:t xml:space="preserve"> № 16"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16. Государственное бюджетное учреждение здравоохранения "Волгоградский областной клинический госпиталь ветеранов войн", Волгоград</w:t>
            </w:r>
          </w:p>
        </w:tc>
      </w:tr>
      <w:tr w:rsidR="00A24BFF" w:rsidRPr="00167DF5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"Клиническая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10"</w:t>
            </w:r>
          </w:p>
        </w:tc>
        <w:tc>
          <w:tcPr>
            <w:tcW w:w="4962" w:type="dxa"/>
          </w:tcPr>
          <w:p w:rsidR="00A24BFF" w:rsidRPr="00167DF5" w:rsidRDefault="00A24BFF" w:rsidP="00A24BFF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r>
              <w:rPr>
                <w:rFonts w:ascii="Times New Roman" w:hAnsi="Times New Roman"/>
                <w:lang w:val="ru-RU"/>
              </w:rPr>
              <w:t>Детская больница № 1</w:t>
            </w:r>
            <w:r w:rsidRPr="00167DF5">
              <w:rPr>
                <w:rFonts w:ascii="Times New Roman" w:hAnsi="Times New Roman"/>
                <w:lang w:val="ru-RU"/>
              </w:rPr>
              <w:t xml:space="preserve">" 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17. Государственное бюджетное учреждение здравоохранения "Городская клиническая больница № 1 им. С. З. Фишера"</w:t>
            </w: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11"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"Родильный дом № 1" 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"Клиническая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12"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"Клинический родильный дом № 2" 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1"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учреждение здравоохранения "Родильный дом № 4"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3"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"Детская клиническая стоматологическая поликлиника № 2"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5"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больница № 2"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6"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больница"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клиническая поликлиника № 15"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г. Камышина "Городская больница № 1"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16"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городская больница г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.К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>амышина"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>Государственное учреждение здравоохранения "Детская клиническая поликлиника № 31"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"Камышинская детская городская больница"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"Клиническая станция скорой медицинской помощи"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E91DE9">
              <w:rPr>
                <w:rFonts w:ascii="Times New Roman" w:hAnsi="Times New Roman"/>
              </w:rPr>
              <w:t>Государственное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учреждение</w:t>
            </w:r>
            <w:proofErr w:type="spellEnd"/>
            <w:r w:rsidRPr="00E91DE9">
              <w:rPr>
                <w:rFonts w:ascii="Times New Roman" w:hAnsi="Times New Roman"/>
              </w:rPr>
              <w:t xml:space="preserve"> </w:t>
            </w:r>
            <w:proofErr w:type="spellStart"/>
            <w:r w:rsidRPr="00E91DE9">
              <w:rPr>
                <w:rFonts w:ascii="Times New Roman" w:hAnsi="Times New Roman"/>
              </w:rPr>
              <w:t>здравоохранения</w:t>
            </w:r>
            <w:proofErr w:type="spellEnd"/>
            <w:r w:rsidRPr="00E91DE9">
              <w:rPr>
                <w:rFonts w:ascii="Times New Roman" w:hAnsi="Times New Roman"/>
              </w:rPr>
              <w:t xml:space="preserve"> "</w:t>
            </w:r>
            <w:proofErr w:type="spellStart"/>
            <w:r w:rsidRPr="00E91DE9">
              <w:rPr>
                <w:rFonts w:ascii="Times New Roman" w:hAnsi="Times New Roman"/>
              </w:rPr>
              <w:t>Больница</w:t>
            </w:r>
            <w:proofErr w:type="spellEnd"/>
            <w:r w:rsidRPr="00E91DE9">
              <w:rPr>
                <w:rFonts w:ascii="Times New Roman" w:hAnsi="Times New Roman"/>
              </w:rPr>
              <w:t xml:space="preserve"> № 24"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городская детская больница"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Городская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 № 5"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"Родильный дом"  г. Михайловки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Волжская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городская стоматологическая поликлиника"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Урюпинская центральная районная больница имени В.Ф. Жогова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1204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поликлиника № 2"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кожно-венерологический диспансер"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г. Камышина "Стоматологическая поликлиника № 1"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центр медицинской реабилитации"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"Михайловская стоматологическая поликлиника"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33. </w:t>
            </w: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"Фроловская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поликлиника" </w:t>
            </w:r>
          </w:p>
        </w:tc>
        <w:tc>
          <w:tcPr>
            <w:tcW w:w="4962" w:type="dxa"/>
          </w:tcPr>
          <w:p w:rsidR="00A24BFF" w:rsidRPr="00167DF5" w:rsidRDefault="00A24BFF" w:rsidP="004071AE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Центральная районная больница Алексеевского муниципального района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894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"Быковская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Городищенская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Даниловская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"Центральная районная больница Дубовского муниципального района"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pStyle w:val="affa"/>
              <w:ind w:left="0"/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Еланская центральная районная больница Волгоградской области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"Еланская стоматологическая поликлиника"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Жирновская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91DE9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E91DE9">
              <w:rPr>
                <w:rFonts w:ascii="Times New Roman" w:hAnsi="Times New Roman"/>
                <w:lang w:val="ru-RU"/>
              </w:rPr>
              <w:t xml:space="preserve"> поликлиника"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highlight w:val="red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Иловлинская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Киквидзенская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Котельниковская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"Калачевская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"Центральная районная больница 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Клетского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муниципального района Волгоградской области"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больница" Котовского муниципального района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"Котовская стоматологическая поликлиника"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1177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"Кумылженская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"Ленинская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Нехаевская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"Николаевская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ind w:left="36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Новоаннинская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"Новониколаевская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"Октябрьская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Ольховского муниципального района"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бюджетное учреждение  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Руднянского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муниципального района Волгоградской области "Центральная районная больница 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Руднянского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муниципального района"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Светлоярская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 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Светлоярского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муниципального района Волгоградской области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Серафимовичская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Среднеахтубинская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Старополтавская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бюджетное учреждение здравоохранения  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Чернышковская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Жирновская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Палласовская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"Центральная районная больница </w:t>
            </w:r>
            <w:proofErr w:type="spellStart"/>
            <w:r w:rsidRPr="00E91DE9">
              <w:rPr>
                <w:rFonts w:ascii="Times New Roman" w:hAnsi="Times New Roman"/>
                <w:lang w:val="ru-RU"/>
              </w:rPr>
              <w:t>Суровикинского</w:t>
            </w:r>
            <w:proofErr w:type="spellEnd"/>
            <w:r w:rsidRPr="00E91DE9">
              <w:rPr>
                <w:rFonts w:ascii="Times New Roman" w:hAnsi="Times New Roman"/>
                <w:lang w:val="ru-RU"/>
              </w:rPr>
              <w:t xml:space="preserve"> муниципального района", Волгоградская область, город Суровикино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детский санаторий", Волгоград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детский противотуберкулезный санаторий № 3", Волгоград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E91DE9" w:rsidRDefault="00A24BFF" w:rsidP="00E75171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91DE9">
              <w:rPr>
                <w:rFonts w:ascii="Times New Roman" w:hAnsi="Times New Roman"/>
                <w:lang w:val="ru-RU"/>
              </w:rPr>
              <w:lastRenderedPageBreak/>
              <w:t>Государственное автономное учреждение здравоохранения "Медицинский центр"</w:t>
            </w:r>
          </w:p>
        </w:tc>
        <w:tc>
          <w:tcPr>
            <w:tcW w:w="4962" w:type="dxa"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167DF5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A24BFF" w:rsidRPr="00167DF5" w:rsidRDefault="00A24BFF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167DF5">
              <w:rPr>
                <w:sz w:val="24"/>
                <w:szCs w:val="24"/>
              </w:rPr>
              <w:t>Медицинские организации федерального подчинения</w:t>
            </w:r>
          </w:p>
        </w:tc>
      </w:tr>
      <w:tr w:rsidR="00A24BFF" w:rsidRPr="00276612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A24BFF" w:rsidRPr="00167DF5" w:rsidRDefault="00A24BFF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167DF5">
              <w:rPr>
                <w:sz w:val="24"/>
                <w:szCs w:val="24"/>
              </w:rPr>
              <w:t>Медицинские организации Министерства здравоохранения Российской Федерации</w:t>
            </w: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A24BFF" w:rsidRPr="00167DF5" w:rsidRDefault="00A24BFF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A24BFF" w:rsidRPr="00167DF5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A24BFF" w:rsidRPr="00167DF5" w:rsidRDefault="00A24BFF" w:rsidP="0024715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18. Федеральное государственное бюджетное образовательное учреждение высшего образования "Волгоградский государственный медицинский университет" Министерства здравоохранения Российской Федерации</w:t>
            </w: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A24BFF" w:rsidRPr="00167DF5" w:rsidRDefault="00A24BFF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A24BFF" w:rsidRPr="00167DF5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A24BFF" w:rsidRPr="00167DF5" w:rsidRDefault="00A24BFF" w:rsidP="00276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19. </w:t>
            </w:r>
            <w:r>
              <w:rPr>
                <w:rFonts w:ascii="Times New Roman" w:hAnsi="Times New Roman"/>
                <w:lang w:val="ru-RU" w:eastAsia="ru-RU"/>
              </w:rPr>
              <w:t>Федеральное государственное автономное учреждение "Национальный медицинский исследовательский центр "Межотраслевой научно-технический комплекс "Микрохирургия глаза" имени академика С.Н. Федорова" Министерства здрав</w:t>
            </w:r>
            <w:r>
              <w:rPr>
                <w:rFonts w:ascii="Times New Roman" w:hAnsi="Times New Roman"/>
                <w:lang w:val="ru-RU" w:eastAsia="ru-RU"/>
              </w:rPr>
              <w:t>оохранения Российской Федерации</w:t>
            </w:r>
          </w:p>
        </w:tc>
      </w:tr>
      <w:tr w:rsidR="00A24BFF" w:rsidRPr="00276612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A24BFF" w:rsidRPr="00167DF5" w:rsidRDefault="00A24BFF" w:rsidP="00C95D87">
            <w:pPr>
              <w:tabs>
                <w:tab w:val="left" w:pos="317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Медицинские организации Федерального медико-биологического агентства</w:t>
            </w: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A24BFF" w:rsidRPr="00167DF5" w:rsidRDefault="00A24BFF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A24BFF" w:rsidRPr="00167DF5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A24BFF" w:rsidRPr="00167DF5" w:rsidRDefault="00A24BFF" w:rsidP="0024715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 xml:space="preserve">20. </w:t>
            </w:r>
            <w:r w:rsidRPr="00167DF5">
              <w:rPr>
                <w:rFonts w:ascii="Times New Roman" w:hAnsi="Times New Roman"/>
                <w:lang w:val="ru-RU" w:eastAsia="ru-RU"/>
              </w:rPr>
              <w:t>Федеральное государственное бюджетное учреждение здравоохранения</w:t>
            </w:r>
            <w:r w:rsidRPr="00167DF5">
              <w:rPr>
                <w:rFonts w:ascii="Times New Roman" w:hAnsi="Times New Roman"/>
                <w:lang w:val="ru-RU"/>
              </w:rPr>
              <w:t xml:space="preserve"> "Волгоградский медицинский клинический центр Федерального медико-биологического агентства"</w:t>
            </w:r>
          </w:p>
        </w:tc>
      </w:tr>
      <w:tr w:rsidR="00A24BFF" w:rsidRPr="00276612" w:rsidTr="001D627F">
        <w:trPr>
          <w:cantSplit/>
          <w:trHeight w:val="20"/>
        </w:trPr>
        <w:tc>
          <w:tcPr>
            <w:tcW w:w="14618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A24BFF" w:rsidRPr="00167DF5" w:rsidRDefault="00A24BFF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Медицинские организации Министерства обороны Российской Федерации</w:t>
            </w: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A24BFF" w:rsidRPr="00167DF5" w:rsidRDefault="00A24BFF" w:rsidP="0024715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962" w:type="dxa"/>
            <w:shd w:val="clear" w:color="auto" w:fill="FFFFFF"/>
          </w:tcPr>
          <w:p w:rsidR="00A24BFF" w:rsidRPr="00167DF5" w:rsidRDefault="00A24BFF" w:rsidP="00BA1A69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A24BFF" w:rsidRPr="00167DF5" w:rsidRDefault="00A24BFF" w:rsidP="00CD14DE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  <w:r w:rsidRPr="00167DF5">
              <w:rPr>
                <w:rFonts w:ascii="Times New Roman" w:hAnsi="Times New Roman"/>
                <w:lang w:val="ru-RU"/>
              </w:rPr>
              <w:t xml:space="preserve">. Федеральное государственное </w:t>
            </w:r>
            <w:r>
              <w:rPr>
                <w:rFonts w:ascii="Times New Roman" w:hAnsi="Times New Roman"/>
                <w:lang w:val="ru-RU"/>
              </w:rPr>
              <w:t>бюджетно</w:t>
            </w:r>
            <w:r w:rsidRPr="00167DF5">
              <w:rPr>
                <w:rFonts w:ascii="Times New Roman" w:hAnsi="Times New Roman"/>
                <w:lang w:val="ru-RU"/>
              </w:rPr>
              <w:t>е учреждение "413 военный  госпиталь" Министерства обороны Российской Федерации</w:t>
            </w:r>
          </w:p>
        </w:tc>
      </w:tr>
      <w:tr w:rsidR="00A24BFF" w:rsidRPr="00276612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A24BFF" w:rsidRPr="00167DF5" w:rsidRDefault="00A24BFF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Медицинские организации Главного управления внутренних дел по Волгоградской области</w:t>
            </w: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A24BFF" w:rsidRPr="00167DF5" w:rsidRDefault="00A24BFF" w:rsidP="00247156">
            <w:pPr>
              <w:tabs>
                <w:tab w:val="left" w:pos="335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962" w:type="dxa"/>
            <w:shd w:val="clear" w:color="auto" w:fill="FFFFFF"/>
          </w:tcPr>
          <w:p w:rsidR="00A24BFF" w:rsidRPr="00DF5FEC" w:rsidRDefault="00A24BFF" w:rsidP="00DF5FEC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34. </w:t>
            </w:r>
            <w:r w:rsidRPr="00DF5FEC">
              <w:rPr>
                <w:rFonts w:ascii="Times New Roman" w:hAnsi="Times New Roman"/>
                <w:lang w:val="ru-RU"/>
              </w:rPr>
              <w:t>Федеральное казенное учреждение здравоохранения "Медико-санитарная часть Министерства внутренних дел Российской Федерации по Волгоградской области"</w:t>
            </w:r>
          </w:p>
        </w:tc>
        <w:tc>
          <w:tcPr>
            <w:tcW w:w="4536" w:type="dxa"/>
            <w:shd w:val="clear" w:color="auto" w:fill="FFFFFF"/>
            <w:noWrap/>
          </w:tcPr>
          <w:p w:rsidR="00A24BFF" w:rsidRPr="00167DF5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A24BFF" w:rsidRPr="00167DF5" w:rsidRDefault="00A24BFF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Медицинские организации Главного управления Федеральной службы исполнения наказаний по Волгоградской области</w:t>
            </w: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A24BFF" w:rsidRPr="00824842" w:rsidRDefault="00A24BFF" w:rsidP="001D627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824842">
              <w:rPr>
                <w:rFonts w:ascii="Times New Roman" w:hAnsi="Times New Roman"/>
                <w:lang w:val="ru-RU"/>
              </w:rPr>
              <w:t xml:space="preserve">Федеральное казенное учреждение здравоохранения "Медико-санитарная часть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824842">
              <w:rPr>
                <w:rFonts w:ascii="Times New Roman" w:hAnsi="Times New Roman"/>
                <w:lang w:val="ru-RU"/>
              </w:rPr>
              <w:t>№ 34 Федеральной службы исполнения наказаний"</w:t>
            </w:r>
          </w:p>
        </w:tc>
        <w:tc>
          <w:tcPr>
            <w:tcW w:w="4962" w:type="dxa"/>
            <w:shd w:val="clear" w:color="auto" w:fill="FFFFFF"/>
          </w:tcPr>
          <w:p w:rsidR="00A24BFF" w:rsidRPr="00167DF5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A24BFF" w:rsidRPr="00167DF5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167DF5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A24BFF" w:rsidRPr="00167DF5" w:rsidRDefault="00A24BFF" w:rsidP="00C95D87">
            <w:pPr>
              <w:tabs>
                <w:tab w:val="left" w:pos="-375"/>
                <w:tab w:val="left" w:pos="-233"/>
              </w:tabs>
              <w:ind w:left="51"/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Медицинские организации акционерных обществ</w:t>
            </w: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A24BFF" w:rsidRPr="00167DF5" w:rsidRDefault="00A24BFF" w:rsidP="001D627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lastRenderedPageBreak/>
              <w:t>Акционерное общество "Федеральный научно-производственный центр                             "</w:t>
            </w:r>
            <w:proofErr w:type="gramStart"/>
            <w:r w:rsidRPr="00167DF5">
              <w:rPr>
                <w:rFonts w:ascii="Times New Roman" w:hAnsi="Times New Roman"/>
                <w:lang w:val="ru-RU"/>
              </w:rPr>
              <w:t>Титан-Баррикады</w:t>
            </w:r>
            <w:proofErr w:type="gramEnd"/>
            <w:r w:rsidRPr="00167DF5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  <w:shd w:val="clear" w:color="auto" w:fill="FFFFFF"/>
          </w:tcPr>
          <w:p w:rsidR="00A24BFF" w:rsidRPr="00167DF5" w:rsidRDefault="00A24BFF" w:rsidP="002A1FEF">
            <w:pPr>
              <w:tabs>
                <w:tab w:val="left" w:pos="317"/>
                <w:tab w:val="left" w:pos="476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5.</w:t>
            </w:r>
            <w:r w:rsidRPr="00167DF5">
              <w:rPr>
                <w:rFonts w:ascii="Times New Roman" w:hAnsi="Times New Roman"/>
                <w:lang w:val="ru-RU"/>
              </w:rPr>
              <w:t xml:space="preserve"> Акционерное общество "Многопрофильный Медицинский Центр"</w:t>
            </w:r>
          </w:p>
        </w:tc>
        <w:tc>
          <w:tcPr>
            <w:tcW w:w="4536" w:type="dxa"/>
            <w:shd w:val="clear" w:color="auto" w:fill="FFFFFF"/>
            <w:noWrap/>
          </w:tcPr>
          <w:p w:rsidR="00A24BFF" w:rsidRPr="00167DF5" w:rsidRDefault="00A24BFF" w:rsidP="00775BDB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2</w:t>
            </w:r>
            <w:r w:rsidRPr="00167DF5">
              <w:rPr>
                <w:rFonts w:ascii="Times New Roman" w:hAnsi="Times New Roman"/>
                <w:lang w:val="ru-RU"/>
              </w:rPr>
              <w:t>. Негосударственное учреждение здравоохранения "Отделенческая клиническая больница на станции Волгоград-1  открытого акционерного общества "Российские железные дороги"</w:t>
            </w:r>
          </w:p>
        </w:tc>
      </w:tr>
      <w:tr w:rsidR="00A24BFF" w:rsidRPr="00167DF5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A24BFF" w:rsidRPr="00167DF5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Открытое акционерное общество "</w:t>
            </w:r>
            <w:proofErr w:type="spellStart"/>
            <w:r w:rsidRPr="00167DF5">
              <w:rPr>
                <w:rFonts w:ascii="Times New Roman" w:hAnsi="Times New Roman"/>
                <w:lang w:val="ru-RU"/>
              </w:rPr>
              <w:t>Волгограднефтемаш</w:t>
            </w:r>
            <w:proofErr w:type="spellEnd"/>
            <w:r w:rsidRPr="00167DF5">
              <w:rPr>
                <w:rFonts w:ascii="Times New Roman" w:hAnsi="Times New Roman"/>
                <w:lang w:val="ru-RU"/>
              </w:rPr>
              <w:t xml:space="preserve">" </w:t>
            </w:r>
          </w:p>
        </w:tc>
        <w:tc>
          <w:tcPr>
            <w:tcW w:w="4962" w:type="dxa"/>
            <w:shd w:val="clear" w:color="auto" w:fill="FFFFFF"/>
          </w:tcPr>
          <w:p w:rsidR="00A24BFF" w:rsidRPr="00167DF5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A24BFF" w:rsidRPr="00167DF5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A24BFF" w:rsidRPr="00167DF5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Акционерное об</w:t>
            </w:r>
            <w:r>
              <w:rPr>
                <w:rFonts w:ascii="Times New Roman" w:hAnsi="Times New Roman"/>
                <w:lang w:val="ru-RU"/>
              </w:rPr>
              <w:t>щество "Волжский трубный завод"</w:t>
            </w:r>
          </w:p>
        </w:tc>
        <w:tc>
          <w:tcPr>
            <w:tcW w:w="4962" w:type="dxa"/>
            <w:shd w:val="clear" w:color="auto" w:fill="FFFFFF"/>
          </w:tcPr>
          <w:p w:rsidR="00A24BFF" w:rsidRPr="00167DF5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A24BFF" w:rsidRPr="00167DF5" w:rsidRDefault="00A24BFF" w:rsidP="00247156">
            <w:pPr>
              <w:rPr>
                <w:rFonts w:ascii="Times New Roman" w:hAnsi="Times New Roman"/>
                <w:lang w:val="ru-RU"/>
              </w:rPr>
            </w:pPr>
          </w:p>
          <w:p w:rsidR="00A24BFF" w:rsidRPr="00167DF5" w:rsidRDefault="00A24BFF" w:rsidP="0024715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167DF5" w:rsidTr="001D627F">
        <w:trPr>
          <w:cantSplit/>
          <w:trHeight w:val="20"/>
        </w:trPr>
        <w:tc>
          <w:tcPr>
            <w:tcW w:w="5120" w:type="dxa"/>
          </w:tcPr>
          <w:p w:rsidR="00A24BFF" w:rsidRPr="00167DF5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</w:rPr>
            </w:pPr>
            <w:r w:rsidRPr="00167DF5">
              <w:rPr>
                <w:rFonts w:ascii="Times New Roman" w:hAnsi="Times New Roman"/>
                <w:lang w:val="ru-RU"/>
              </w:rPr>
              <w:t>Закрытое акционерное общество "Стоматолог"</w:t>
            </w:r>
          </w:p>
        </w:tc>
        <w:tc>
          <w:tcPr>
            <w:tcW w:w="4962" w:type="dxa"/>
          </w:tcPr>
          <w:p w:rsidR="00A24BFF" w:rsidRPr="00167DF5" w:rsidRDefault="00A24BFF" w:rsidP="002065F7">
            <w:pPr>
              <w:pStyle w:val="ConsPlusNormal"/>
              <w:tabs>
                <w:tab w:val="left" w:pos="7485"/>
              </w:tabs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14618" w:type="dxa"/>
            <w:gridSpan w:val="3"/>
          </w:tcPr>
          <w:p w:rsidR="00A24BFF" w:rsidRPr="00167DF5" w:rsidRDefault="00A24BFF" w:rsidP="00247156">
            <w:pPr>
              <w:tabs>
                <w:tab w:val="left" w:pos="-375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Медицинские организации обществ с ограниченной ответственностью</w:t>
            </w: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167DF5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Общество с ограниченной ответственностью "Институт управления медицинскими рисками и оптимизации страхования"</w:t>
            </w:r>
          </w:p>
        </w:tc>
        <w:tc>
          <w:tcPr>
            <w:tcW w:w="4962" w:type="dxa"/>
          </w:tcPr>
          <w:p w:rsidR="00A24BFF" w:rsidRPr="00167DF5" w:rsidRDefault="00A24BFF" w:rsidP="002A1FEF">
            <w:pPr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  <w:lang w:val="ru-RU"/>
              </w:rPr>
              <w:t>6</w:t>
            </w:r>
            <w:r w:rsidRPr="00167DF5">
              <w:rPr>
                <w:rFonts w:ascii="Times New Roman" w:hAnsi="Times New Roman"/>
                <w:lang w:val="ru-RU"/>
              </w:rPr>
              <w:t>. Общество с ограниченной ответственностью "Многопрофильный медицинский центр "ДИАЛАЙН"</w:t>
            </w:r>
          </w:p>
        </w:tc>
        <w:tc>
          <w:tcPr>
            <w:tcW w:w="4536" w:type="dxa"/>
            <w:noWrap/>
          </w:tcPr>
          <w:p w:rsidR="00A24BFF" w:rsidRPr="00167DF5" w:rsidRDefault="00A24BFF" w:rsidP="00775BDB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3</w:t>
            </w:r>
            <w:r w:rsidRPr="00167DF5">
              <w:rPr>
                <w:rFonts w:ascii="Times New Roman" w:hAnsi="Times New Roman"/>
                <w:lang w:val="ru-RU"/>
              </w:rPr>
              <w:t>. Общество с ограниченной ответственностью "Уральский клинический лечебно-реабилитационный центр"</w:t>
            </w: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167DF5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167DF5">
              <w:rPr>
                <w:rFonts w:ascii="Times New Roman" w:hAnsi="Times New Roman"/>
                <w:lang w:val="ru-RU"/>
              </w:rPr>
              <w:t>Общество с ограниченной ответственностью "РУСАЛ Медицинский Центр"</w:t>
            </w:r>
          </w:p>
        </w:tc>
        <w:tc>
          <w:tcPr>
            <w:tcW w:w="4962" w:type="dxa"/>
          </w:tcPr>
          <w:p w:rsidR="00A24BFF" w:rsidRPr="00167DF5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167DF5" w:rsidRDefault="00A24BFF" w:rsidP="0024715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2A1FEF">
              <w:rPr>
                <w:rFonts w:ascii="Times New Roman" w:hAnsi="Times New Roman"/>
                <w:lang w:val="ru-RU"/>
              </w:rPr>
              <w:t>Стома</w:t>
            </w:r>
            <w:proofErr w:type="spellEnd"/>
            <w:r w:rsidRPr="002A1FEF">
              <w:rPr>
                <w:rFonts w:ascii="Times New Roman" w:hAnsi="Times New Roman"/>
                <w:lang w:val="ru-RU"/>
              </w:rPr>
              <w:t>-ВИД"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2A1FEF">
              <w:rPr>
                <w:rFonts w:ascii="Times New Roman" w:hAnsi="Times New Roman"/>
                <w:lang w:val="ru-RU"/>
              </w:rPr>
              <w:t>ЕвропаДент</w:t>
            </w:r>
            <w:proofErr w:type="spellEnd"/>
            <w:r w:rsidRPr="002A1FEF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"СТОМАТОЛОГИЯ "ПОВОЛЖЬЕ"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"Деметра"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 xml:space="preserve">Общество с ограниченной ответственностью "Деметра Плюс" 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"Стоматологическая поликлиника "Лазурь"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gramStart"/>
            <w:r w:rsidRPr="002A1FEF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2A1FEF">
              <w:rPr>
                <w:rFonts w:ascii="Times New Roman" w:hAnsi="Times New Roman"/>
                <w:lang w:val="ru-RU"/>
              </w:rPr>
              <w:t xml:space="preserve"> поликлиника "Лазурь-Элит"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 xml:space="preserve">Общество с ограниченной ответственностью "Звезда" 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"ВИТА"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"Клиника Академическая"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Научно-производственное объединение "Волгоградский центр профилактики болезней "</w:t>
            </w:r>
            <w:proofErr w:type="spellStart"/>
            <w:r w:rsidRPr="002A1FEF">
              <w:rPr>
                <w:rFonts w:ascii="Times New Roman" w:hAnsi="Times New Roman"/>
                <w:lang w:val="ru-RU"/>
              </w:rPr>
              <w:t>ЮгМед</w:t>
            </w:r>
            <w:proofErr w:type="spellEnd"/>
            <w:r w:rsidRPr="002A1FEF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</w:t>
            </w:r>
            <w:proofErr w:type="spellStart"/>
            <w:r w:rsidRPr="002A1FEF">
              <w:rPr>
                <w:rFonts w:ascii="Times New Roman" w:hAnsi="Times New Roman"/>
                <w:lang w:val="ru-RU"/>
              </w:rPr>
              <w:t>ЮгМед</w:t>
            </w:r>
            <w:proofErr w:type="spellEnd"/>
            <w:r w:rsidRPr="002A1FEF">
              <w:rPr>
                <w:rFonts w:ascii="Times New Roman" w:hAnsi="Times New Roman"/>
                <w:lang w:val="ru-RU"/>
              </w:rPr>
              <w:t>-М"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 w:rsidRPr="002A1FEF">
              <w:rPr>
                <w:rFonts w:ascii="Times New Roman" w:hAnsi="Times New Roman"/>
                <w:lang w:val="ru-RU"/>
              </w:rPr>
              <w:t>ЮгМед</w:t>
            </w:r>
            <w:proofErr w:type="spellEnd"/>
            <w:r w:rsidRPr="002A1FEF">
              <w:rPr>
                <w:rFonts w:ascii="Times New Roman" w:hAnsi="Times New Roman"/>
                <w:lang w:val="ru-RU"/>
              </w:rPr>
              <w:t>-Регион"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"Волгоградская неотложка"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"Диагностика Экстра - Камышин"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"Виктория"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"Дистанционная медицина"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20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"Сфера"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"ДИАЛИЗ СП"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"Центр Диализа Астрахань"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"ВДЦ-медицинский центр"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"Лечебный диагностический центр Международного института биологических систем - Волгоград"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 xml:space="preserve">Общество с ограниченной ответственностью "Лечебно диагностическая клиника </w:t>
            </w:r>
            <w:proofErr w:type="spellStart"/>
            <w:r w:rsidRPr="002A1FEF">
              <w:rPr>
                <w:rFonts w:ascii="Times New Roman" w:hAnsi="Times New Roman"/>
                <w:lang w:val="ru-RU"/>
              </w:rPr>
              <w:t>ВитаНова</w:t>
            </w:r>
            <w:proofErr w:type="spellEnd"/>
            <w:r w:rsidRPr="002A1FEF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r>
              <w:rPr>
                <w:rFonts w:ascii="Times New Roman" w:hAnsi="Times New Roman"/>
                <w:lang w:val="ru-RU"/>
              </w:rPr>
              <w:t xml:space="preserve">Лечебно-диагностическая клиника </w:t>
            </w:r>
            <w:proofErr w:type="spellStart"/>
            <w:r w:rsidRPr="002A1FEF">
              <w:rPr>
                <w:rFonts w:ascii="Times New Roman" w:hAnsi="Times New Roman"/>
                <w:lang w:val="ru-RU"/>
              </w:rPr>
              <w:t>В</w:t>
            </w:r>
            <w:r>
              <w:rPr>
                <w:rFonts w:ascii="Times New Roman" w:hAnsi="Times New Roman"/>
                <w:lang w:val="ru-RU"/>
              </w:rPr>
              <w:t>итаНова</w:t>
            </w:r>
            <w:proofErr w:type="spellEnd"/>
            <w:r>
              <w:rPr>
                <w:rFonts w:ascii="Times New Roman" w:hAnsi="Times New Roman"/>
                <w:lang w:val="ru-RU"/>
              </w:rPr>
              <w:t>+</w:t>
            </w:r>
            <w:r w:rsidRPr="002A1FEF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"ВОЛТАЙРДЕНТ"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"Сияние Волгоград"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"Эльтон-Мед"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 xml:space="preserve">Общество с ограниченной ответственностью "Волгоградский медицинский центр </w:t>
            </w:r>
            <w:proofErr w:type="spellStart"/>
            <w:r w:rsidRPr="002A1FEF">
              <w:rPr>
                <w:rFonts w:ascii="Times New Roman" w:hAnsi="Times New Roman"/>
                <w:lang w:val="ru-RU"/>
              </w:rPr>
              <w:t>эндохирургии</w:t>
            </w:r>
            <w:proofErr w:type="spellEnd"/>
            <w:r w:rsidRPr="002A1FEF">
              <w:rPr>
                <w:rFonts w:ascii="Times New Roman" w:hAnsi="Times New Roman"/>
                <w:lang w:val="ru-RU"/>
              </w:rPr>
              <w:t xml:space="preserve"> и </w:t>
            </w:r>
            <w:proofErr w:type="spellStart"/>
            <w:r w:rsidRPr="002A1FEF">
              <w:rPr>
                <w:rFonts w:ascii="Times New Roman" w:hAnsi="Times New Roman"/>
                <w:lang w:val="ru-RU"/>
              </w:rPr>
              <w:t>литотрипсии</w:t>
            </w:r>
            <w:proofErr w:type="spellEnd"/>
            <w:r w:rsidRPr="002A1FEF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"МЕДИКА-МЕНТЭ"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lastRenderedPageBreak/>
              <w:t xml:space="preserve"> Общество с ограниченной ответственностью "Панацея - </w:t>
            </w:r>
            <w:proofErr w:type="gramStart"/>
            <w:r w:rsidRPr="002A1FEF">
              <w:rPr>
                <w:rFonts w:ascii="Times New Roman" w:hAnsi="Times New Roman"/>
                <w:lang w:val="ru-RU"/>
              </w:rPr>
              <w:t>К</w:t>
            </w:r>
            <w:proofErr w:type="gramEnd"/>
            <w:r w:rsidRPr="002A1FEF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"ЦЕНТР ЭКО"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"ЭКО центр"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"Геном-Волга"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Медицинский Центр "Черноземье-Регион"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Общество с ограниченной ответственностью "Амбулатория "Грязеводолечебница"</w:t>
            </w:r>
          </w:p>
        </w:tc>
        <w:tc>
          <w:tcPr>
            <w:tcW w:w="4962" w:type="dxa"/>
          </w:tcPr>
          <w:p w:rsidR="00A24BFF" w:rsidRPr="002A1FEF" w:rsidRDefault="00A24BFF" w:rsidP="00CD14DE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 xml:space="preserve">Общество с ограниченной ответственностью "ВОЛГАСФЕРА" 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24BFF" w:rsidRPr="002A1FEF" w:rsidRDefault="00A24BFF" w:rsidP="0024715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F11FE4" w:rsidRPr="00276612" w:rsidTr="001D627F">
        <w:trPr>
          <w:cantSplit/>
          <w:trHeight w:val="428"/>
        </w:trPr>
        <w:tc>
          <w:tcPr>
            <w:tcW w:w="5120" w:type="dxa"/>
          </w:tcPr>
          <w:p w:rsidR="00F11FE4" w:rsidRPr="002A1FEF" w:rsidRDefault="00F11FE4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Общество с </w:t>
            </w:r>
            <w:r w:rsidRPr="002A1FEF">
              <w:rPr>
                <w:rFonts w:ascii="Times New Roman" w:hAnsi="Times New Roman"/>
                <w:lang w:val="ru-RU"/>
              </w:rPr>
              <w:t>ограниченной ответственностью "</w:t>
            </w:r>
            <w:r>
              <w:rPr>
                <w:rFonts w:ascii="Times New Roman" w:hAnsi="Times New Roman"/>
                <w:lang w:val="ru-RU"/>
              </w:rPr>
              <w:t>ХАВЕН"</w:t>
            </w:r>
            <w:bookmarkStart w:id="0" w:name="_GoBack"/>
            <w:bookmarkEnd w:id="0"/>
          </w:p>
        </w:tc>
        <w:tc>
          <w:tcPr>
            <w:tcW w:w="4962" w:type="dxa"/>
          </w:tcPr>
          <w:p w:rsidR="00F11FE4" w:rsidRPr="002A1FEF" w:rsidRDefault="00F11FE4" w:rsidP="0024715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F11FE4" w:rsidRPr="002A1FEF" w:rsidRDefault="00F11FE4" w:rsidP="0024715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E91DE9" w:rsidTr="001D627F">
        <w:trPr>
          <w:cantSplit/>
          <w:trHeight w:val="428"/>
        </w:trPr>
        <w:tc>
          <w:tcPr>
            <w:tcW w:w="14618" w:type="dxa"/>
            <w:gridSpan w:val="3"/>
          </w:tcPr>
          <w:p w:rsidR="00A24BFF" w:rsidRPr="002A1FEF" w:rsidRDefault="00A24BFF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824842">
              <w:rPr>
                <w:rFonts w:ascii="Times New Roman" w:hAnsi="Times New Roman"/>
                <w:szCs w:val="28"/>
              </w:rPr>
              <w:t>Медицинские</w:t>
            </w:r>
            <w:proofErr w:type="spellEnd"/>
            <w:r w:rsidRPr="0082484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824842">
              <w:rPr>
                <w:rFonts w:ascii="Times New Roman" w:hAnsi="Times New Roman"/>
                <w:szCs w:val="28"/>
              </w:rPr>
              <w:t>организации</w:t>
            </w:r>
            <w:proofErr w:type="spellEnd"/>
            <w:r w:rsidRPr="0082484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824842">
              <w:rPr>
                <w:rFonts w:ascii="Times New Roman" w:hAnsi="Times New Roman"/>
                <w:szCs w:val="28"/>
              </w:rPr>
              <w:t>частных</w:t>
            </w:r>
            <w:proofErr w:type="spellEnd"/>
            <w:r w:rsidRPr="00824842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824842">
              <w:rPr>
                <w:rFonts w:ascii="Times New Roman" w:hAnsi="Times New Roman"/>
                <w:szCs w:val="28"/>
              </w:rPr>
              <w:t>учреждений</w:t>
            </w:r>
            <w:proofErr w:type="spellEnd"/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824842">
            <w:pPr>
              <w:pStyle w:val="affa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Негосударственное медицинское частное учреждение "ЗДОРОВЬЕ+"</w:t>
            </w:r>
          </w:p>
        </w:tc>
        <w:tc>
          <w:tcPr>
            <w:tcW w:w="4962" w:type="dxa"/>
          </w:tcPr>
          <w:p w:rsidR="00A24BFF" w:rsidRPr="002A1FEF" w:rsidRDefault="00A24BFF" w:rsidP="0024715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24BFF" w:rsidRPr="002A1FEF" w:rsidRDefault="00A24BFF" w:rsidP="00247156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24BFF" w:rsidRPr="00276612" w:rsidTr="001D627F">
        <w:trPr>
          <w:cantSplit/>
          <w:trHeight w:val="428"/>
        </w:trPr>
        <w:tc>
          <w:tcPr>
            <w:tcW w:w="14618" w:type="dxa"/>
            <w:gridSpan w:val="3"/>
          </w:tcPr>
          <w:p w:rsidR="00A24BFF" w:rsidRPr="002A1FEF" w:rsidRDefault="00A24BFF" w:rsidP="00597105">
            <w:pPr>
              <w:jc w:val="center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lastRenderedPageBreak/>
              <w:t>Медицинские организации, подведомственные органам исполнительной власти</w:t>
            </w:r>
          </w:p>
          <w:p w:rsidR="00A24BFF" w:rsidRPr="002A1FEF" w:rsidRDefault="00A24BFF" w:rsidP="00597105">
            <w:pPr>
              <w:jc w:val="center"/>
              <w:rPr>
                <w:rFonts w:ascii="Times New Roman" w:hAnsi="Times New Roman"/>
                <w:lang w:val="ru-RU"/>
              </w:rPr>
            </w:pPr>
            <w:r w:rsidRPr="002A1FEF">
              <w:rPr>
                <w:rFonts w:ascii="Times New Roman" w:hAnsi="Times New Roman"/>
                <w:lang w:val="ru-RU"/>
              </w:rPr>
              <w:t>в области здравоохранения субъектов Российской Федерации</w:t>
            </w:r>
          </w:p>
        </w:tc>
      </w:tr>
      <w:tr w:rsidR="00A24BFF" w:rsidRPr="00276612" w:rsidTr="001D627F">
        <w:trPr>
          <w:cantSplit/>
          <w:trHeight w:val="428"/>
        </w:trPr>
        <w:tc>
          <w:tcPr>
            <w:tcW w:w="5120" w:type="dxa"/>
          </w:tcPr>
          <w:p w:rsidR="00A24BFF" w:rsidRPr="002A1FEF" w:rsidRDefault="00A24BFF" w:rsidP="00195BC7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962" w:type="dxa"/>
          </w:tcPr>
          <w:p w:rsidR="00A24BFF" w:rsidRPr="002A1FEF" w:rsidRDefault="00A24BFF" w:rsidP="00597105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A24BFF" w:rsidRPr="002A1FEF" w:rsidRDefault="00A24BFF" w:rsidP="00167DF5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</w:t>
            </w:r>
            <w:r w:rsidRPr="002A1FEF">
              <w:rPr>
                <w:rFonts w:ascii="Times New Roman" w:hAnsi="Times New Roman"/>
                <w:lang w:val="ru-RU"/>
              </w:rPr>
              <w:t>. Государственное учреждение здравоохранения "Областной клинический кардиологический диспансер"</w:t>
            </w:r>
          </w:p>
        </w:tc>
      </w:tr>
    </w:tbl>
    <w:p w:rsidR="00154FA9" w:rsidRPr="00D42EFA" w:rsidRDefault="00154FA9" w:rsidP="00BD1B03">
      <w:pPr>
        <w:pStyle w:val="14"/>
        <w:spacing w:line="240" w:lineRule="exact"/>
        <w:rPr>
          <w:rFonts w:ascii="Times New Roman" w:hAnsi="Times New Roman"/>
          <w:lang w:val="ru-RU"/>
        </w:rPr>
      </w:pPr>
    </w:p>
    <w:sectPr w:rsidR="00154FA9" w:rsidRPr="00D42EFA" w:rsidSect="003F4D29">
      <w:headerReference w:type="default" r:id="rId9"/>
      <w:pgSz w:w="16838" w:h="11906" w:orient="landscape" w:code="9"/>
      <w:pgMar w:top="1258" w:right="1134" w:bottom="1276" w:left="1134" w:header="42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B57" w:rsidRDefault="00BD4B57" w:rsidP="006B65C9">
      <w:r>
        <w:separator/>
      </w:r>
    </w:p>
  </w:endnote>
  <w:endnote w:type="continuationSeparator" w:id="0">
    <w:p w:rsidR="00BD4B57" w:rsidRDefault="00BD4B57" w:rsidP="006B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B57" w:rsidRDefault="00BD4B57" w:rsidP="006B65C9">
      <w:r>
        <w:separator/>
      </w:r>
    </w:p>
  </w:footnote>
  <w:footnote w:type="continuationSeparator" w:id="0">
    <w:p w:rsidR="00BD4B57" w:rsidRDefault="00BD4B57" w:rsidP="006B6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71094"/>
      <w:docPartObj>
        <w:docPartGallery w:val="Page Numbers (Top of Page)"/>
        <w:docPartUnique/>
      </w:docPartObj>
    </w:sdtPr>
    <w:sdtEndPr/>
    <w:sdtContent>
      <w:p w:rsidR="007F2827" w:rsidRDefault="0085525D">
        <w:pPr>
          <w:pStyle w:val="af2"/>
          <w:jc w:val="center"/>
        </w:pPr>
        <w:r>
          <w:fldChar w:fldCharType="begin"/>
        </w:r>
        <w:r w:rsidR="007F2827">
          <w:instrText xml:space="preserve"> PAGE   \* MERGEFORMAT </w:instrText>
        </w:r>
        <w:r>
          <w:fldChar w:fldCharType="separate"/>
        </w:r>
        <w:r w:rsidR="00F11FE4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7F2827" w:rsidRDefault="007F282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4ADD"/>
    <w:multiLevelType w:val="hybridMultilevel"/>
    <w:tmpl w:val="8326BC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751A9"/>
    <w:multiLevelType w:val="hybridMultilevel"/>
    <w:tmpl w:val="8FFE8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0673E"/>
    <w:multiLevelType w:val="hybridMultilevel"/>
    <w:tmpl w:val="F948E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F55B8"/>
    <w:multiLevelType w:val="hybridMultilevel"/>
    <w:tmpl w:val="C6FE8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B08C3"/>
    <w:multiLevelType w:val="hybridMultilevel"/>
    <w:tmpl w:val="B9E89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643B8"/>
    <w:multiLevelType w:val="hybridMultilevel"/>
    <w:tmpl w:val="76840122"/>
    <w:lvl w:ilvl="0" w:tplc="E9C6D936">
      <w:start w:val="50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6">
    <w:nsid w:val="2CB5567B"/>
    <w:multiLevelType w:val="hybridMultilevel"/>
    <w:tmpl w:val="960238D8"/>
    <w:lvl w:ilvl="0" w:tplc="A2B69676">
      <w:start w:val="77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7">
    <w:nsid w:val="3421089D"/>
    <w:multiLevelType w:val="hybridMultilevel"/>
    <w:tmpl w:val="6E4E36AE"/>
    <w:lvl w:ilvl="0" w:tplc="BE9ACC18">
      <w:start w:val="78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8">
    <w:nsid w:val="38EF63C4"/>
    <w:multiLevelType w:val="hybridMultilevel"/>
    <w:tmpl w:val="4432C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7E52DC"/>
    <w:multiLevelType w:val="hybridMultilevel"/>
    <w:tmpl w:val="8290467E"/>
    <w:lvl w:ilvl="0" w:tplc="B21A3A80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C51928"/>
    <w:multiLevelType w:val="hybridMultilevel"/>
    <w:tmpl w:val="719A901A"/>
    <w:lvl w:ilvl="0" w:tplc="12A4891C">
      <w:start w:val="73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1">
    <w:nsid w:val="4C923B50"/>
    <w:multiLevelType w:val="hybridMultilevel"/>
    <w:tmpl w:val="68224C9C"/>
    <w:lvl w:ilvl="0" w:tplc="0419000F">
      <w:start w:val="48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B03D0"/>
    <w:multiLevelType w:val="hybridMultilevel"/>
    <w:tmpl w:val="D8B8C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1D53FD"/>
    <w:multiLevelType w:val="hybridMultilevel"/>
    <w:tmpl w:val="89DEAC4E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C7DCC"/>
    <w:multiLevelType w:val="hybridMultilevel"/>
    <w:tmpl w:val="84320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CC7ADD"/>
    <w:multiLevelType w:val="hybridMultilevel"/>
    <w:tmpl w:val="22547BE8"/>
    <w:lvl w:ilvl="0" w:tplc="0419000F">
      <w:start w:val="7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3"/>
  </w:num>
  <w:num w:numId="5">
    <w:abstractNumId w:val="6"/>
  </w:num>
  <w:num w:numId="6">
    <w:abstractNumId w:val="15"/>
  </w:num>
  <w:num w:numId="7">
    <w:abstractNumId w:val="11"/>
  </w:num>
  <w:num w:numId="8">
    <w:abstractNumId w:val="5"/>
  </w:num>
  <w:num w:numId="9">
    <w:abstractNumId w:val="3"/>
  </w:num>
  <w:num w:numId="10">
    <w:abstractNumId w:val="4"/>
  </w:num>
  <w:num w:numId="11">
    <w:abstractNumId w:val="0"/>
  </w:num>
  <w:num w:numId="12">
    <w:abstractNumId w:val="10"/>
  </w:num>
  <w:num w:numId="13">
    <w:abstractNumId w:val="12"/>
  </w:num>
  <w:num w:numId="14">
    <w:abstractNumId w:val="8"/>
  </w:num>
  <w:num w:numId="15">
    <w:abstractNumId w:val="2"/>
  </w:num>
  <w:num w:numId="16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58F"/>
    <w:rsid w:val="00001F76"/>
    <w:rsid w:val="00005765"/>
    <w:rsid w:val="00005D52"/>
    <w:rsid w:val="0000655F"/>
    <w:rsid w:val="00006CD9"/>
    <w:rsid w:val="00010FCD"/>
    <w:rsid w:val="000118C0"/>
    <w:rsid w:val="00012A1D"/>
    <w:rsid w:val="00012AE6"/>
    <w:rsid w:val="0001482A"/>
    <w:rsid w:val="00022617"/>
    <w:rsid w:val="00023BE4"/>
    <w:rsid w:val="00026469"/>
    <w:rsid w:val="000270B6"/>
    <w:rsid w:val="00031F10"/>
    <w:rsid w:val="00033262"/>
    <w:rsid w:val="00033C29"/>
    <w:rsid w:val="00034FE0"/>
    <w:rsid w:val="00036C47"/>
    <w:rsid w:val="00036D07"/>
    <w:rsid w:val="00037AF7"/>
    <w:rsid w:val="00042A16"/>
    <w:rsid w:val="00044ECB"/>
    <w:rsid w:val="0004514A"/>
    <w:rsid w:val="0004554F"/>
    <w:rsid w:val="00046588"/>
    <w:rsid w:val="000467BC"/>
    <w:rsid w:val="00047F27"/>
    <w:rsid w:val="00050BEB"/>
    <w:rsid w:val="00051197"/>
    <w:rsid w:val="0005190A"/>
    <w:rsid w:val="000519B8"/>
    <w:rsid w:val="00052010"/>
    <w:rsid w:val="000522F1"/>
    <w:rsid w:val="000532E7"/>
    <w:rsid w:val="000539BC"/>
    <w:rsid w:val="00054695"/>
    <w:rsid w:val="00054A72"/>
    <w:rsid w:val="00061EC4"/>
    <w:rsid w:val="00062B89"/>
    <w:rsid w:val="00064958"/>
    <w:rsid w:val="00065438"/>
    <w:rsid w:val="000667C4"/>
    <w:rsid w:val="00067DD5"/>
    <w:rsid w:val="00067F2C"/>
    <w:rsid w:val="00073322"/>
    <w:rsid w:val="000740E3"/>
    <w:rsid w:val="00074C9A"/>
    <w:rsid w:val="00076343"/>
    <w:rsid w:val="0008153F"/>
    <w:rsid w:val="00082CB5"/>
    <w:rsid w:val="0008347C"/>
    <w:rsid w:val="00083B51"/>
    <w:rsid w:val="00086DAF"/>
    <w:rsid w:val="00087A7A"/>
    <w:rsid w:val="0009048C"/>
    <w:rsid w:val="00091C49"/>
    <w:rsid w:val="00093899"/>
    <w:rsid w:val="00095319"/>
    <w:rsid w:val="000954BE"/>
    <w:rsid w:val="00096561"/>
    <w:rsid w:val="000A051C"/>
    <w:rsid w:val="000A2D5D"/>
    <w:rsid w:val="000A3F36"/>
    <w:rsid w:val="000A6CAC"/>
    <w:rsid w:val="000A7235"/>
    <w:rsid w:val="000B001A"/>
    <w:rsid w:val="000B0F5A"/>
    <w:rsid w:val="000B23BB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529F"/>
    <w:rsid w:val="000D5E78"/>
    <w:rsid w:val="000D66F7"/>
    <w:rsid w:val="000E2DB0"/>
    <w:rsid w:val="000E302C"/>
    <w:rsid w:val="000E3ED0"/>
    <w:rsid w:val="000E46A4"/>
    <w:rsid w:val="000E47F9"/>
    <w:rsid w:val="000E5D1A"/>
    <w:rsid w:val="000E6E45"/>
    <w:rsid w:val="000E7C01"/>
    <w:rsid w:val="000E7F5D"/>
    <w:rsid w:val="000F23D7"/>
    <w:rsid w:val="000F283E"/>
    <w:rsid w:val="000F3C39"/>
    <w:rsid w:val="000F6CDC"/>
    <w:rsid w:val="00101F46"/>
    <w:rsid w:val="0010228A"/>
    <w:rsid w:val="00103849"/>
    <w:rsid w:val="00104601"/>
    <w:rsid w:val="00105E20"/>
    <w:rsid w:val="00110B96"/>
    <w:rsid w:val="00115064"/>
    <w:rsid w:val="00122201"/>
    <w:rsid w:val="00123523"/>
    <w:rsid w:val="0012417B"/>
    <w:rsid w:val="00124732"/>
    <w:rsid w:val="00124992"/>
    <w:rsid w:val="00124C2D"/>
    <w:rsid w:val="00126C7F"/>
    <w:rsid w:val="00132282"/>
    <w:rsid w:val="0013613D"/>
    <w:rsid w:val="0013675C"/>
    <w:rsid w:val="00136EAB"/>
    <w:rsid w:val="00141CD6"/>
    <w:rsid w:val="0014350C"/>
    <w:rsid w:val="00144586"/>
    <w:rsid w:val="00144AD4"/>
    <w:rsid w:val="0014658F"/>
    <w:rsid w:val="001465C0"/>
    <w:rsid w:val="0015084A"/>
    <w:rsid w:val="001531A1"/>
    <w:rsid w:val="00153BA4"/>
    <w:rsid w:val="0015445D"/>
    <w:rsid w:val="00154FA9"/>
    <w:rsid w:val="0015764A"/>
    <w:rsid w:val="00157936"/>
    <w:rsid w:val="0016007C"/>
    <w:rsid w:val="001600D6"/>
    <w:rsid w:val="001605A3"/>
    <w:rsid w:val="0016205A"/>
    <w:rsid w:val="00162EF8"/>
    <w:rsid w:val="0016350E"/>
    <w:rsid w:val="00163905"/>
    <w:rsid w:val="00164D07"/>
    <w:rsid w:val="001657B2"/>
    <w:rsid w:val="00167DF5"/>
    <w:rsid w:val="001706B2"/>
    <w:rsid w:val="001716C2"/>
    <w:rsid w:val="00172AF1"/>
    <w:rsid w:val="00177E86"/>
    <w:rsid w:val="00186045"/>
    <w:rsid w:val="00186046"/>
    <w:rsid w:val="001862D4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5BC7"/>
    <w:rsid w:val="00195E15"/>
    <w:rsid w:val="00196456"/>
    <w:rsid w:val="001A181D"/>
    <w:rsid w:val="001A2115"/>
    <w:rsid w:val="001A237E"/>
    <w:rsid w:val="001A293A"/>
    <w:rsid w:val="001A3B2B"/>
    <w:rsid w:val="001A4628"/>
    <w:rsid w:val="001A4D14"/>
    <w:rsid w:val="001A56E2"/>
    <w:rsid w:val="001A79BC"/>
    <w:rsid w:val="001A7F5F"/>
    <w:rsid w:val="001B193B"/>
    <w:rsid w:val="001B232E"/>
    <w:rsid w:val="001B272E"/>
    <w:rsid w:val="001B42A2"/>
    <w:rsid w:val="001B704F"/>
    <w:rsid w:val="001D1CE1"/>
    <w:rsid w:val="001D2A02"/>
    <w:rsid w:val="001D385B"/>
    <w:rsid w:val="001D45F8"/>
    <w:rsid w:val="001D4FAA"/>
    <w:rsid w:val="001D50DE"/>
    <w:rsid w:val="001D589E"/>
    <w:rsid w:val="001D5F76"/>
    <w:rsid w:val="001D627F"/>
    <w:rsid w:val="001D67EC"/>
    <w:rsid w:val="001E0CB5"/>
    <w:rsid w:val="001E3691"/>
    <w:rsid w:val="001E36EF"/>
    <w:rsid w:val="001E4A4A"/>
    <w:rsid w:val="001E53AD"/>
    <w:rsid w:val="001F0618"/>
    <w:rsid w:val="001F0DF5"/>
    <w:rsid w:val="001F2A36"/>
    <w:rsid w:val="001F7E70"/>
    <w:rsid w:val="00201426"/>
    <w:rsid w:val="00203AC4"/>
    <w:rsid w:val="00203C94"/>
    <w:rsid w:val="00204DD8"/>
    <w:rsid w:val="002065F7"/>
    <w:rsid w:val="00206A87"/>
    <w:rsid w:val="00207449"/>
    <w:rsid w:val="002104E0"/>
    <w:rsid w:val="0021103E"/>
    <w:rsid w:val="00214687"/>
    <w:rsid w:val="0021604F"/>
    <w:rsid w:val="002215C4"/>
    <w:rsid w:val="002227A7"/>
    <w:rsid w:val="00233B57"/>
    <w:rsid w:val="0023470E"/>
    <w:rsid w:val="00236714"/>
    <w:rsid w:val="00236884"/>
    <w:rsid w:val="002431AB"/>
    <w:rsid w:val="0024321B"/>
    <w:rsid w:val="0024519E"/>
    <w:rsid w:val="00245891"/>
    <w:rsid w:val="002458ED"/>
    <w:rsid w:val="0024620C"/>
    <w:rsid w:val="002465B8"/>
    <w:rsid w:val="00246CBA"/>
    <w:rsid w:val="0024743F"/>
    <w:rsid w:val="00247AB6"/>
    <w:rsid w:val="00250A8B"/>
    <w:rsid w:val="00251134"/>
    <w:rsid w:val="0025172A"/>
    <w:rsid w:val="00253400"/>
    <w:rsid w:val="00253B0D"/>
    <w:rsid w:val="00253BF2"/>
    <w:rsid w:val="0025525F"/>
    <w:rsid w:val="00263B0B"/>
    <w:rsid w:val="00264397"/>
    <w:rsid w:val="002665E4"/>
    <w:rsid w:val="00267F84"/>
    <w:rsid w:val="002706CC"/>
    <w:rsid w:val="00273208"/>
    <w:rsid w:val="00273ADD"/>
    <w:rsid w:val="002746C4"/>
    <w:rsid w:val="00275883"/>
    <w:rsid w:val="00276612"/>
    <w:rsid w:val="0028014F"/>
    <w:rsid w:val="00280E1A"/>
    <w:rsid w:val="00281891"/>
    <w:rsid w:val="00282C3C"/>
    <w:rsid w:val="002845B5"/>
    <w:rsid w:val="0029004B"/>
    <w:rsid w:val="00290C12"/>
    <w:rsid w:val="002929B7"/>
    <w:rsid w:val="0029428B"/>
    <w:rsid w:val="002962BA"/>
    <w:rsid w:val="002A14AA"/>
    <w:rsid w:val="002A1FEF"/>
    <w:rsid w:val="002A2793"/>
    <w:rsid w:val="002A4317"/>
    <w:rsid w:val="002A5F22"/>
    <w:rsid w:val="002A6EE8"/>
    <w:rsid w:val="002B1185"/>
    <w:rsid w:val="002B24EC"/>
    <w:rsid w:val="002B340E"/>
    <w:rsid w:val="002B3416"/>
    <w:rsid w:val="002B3EE2"/>
    <w:rsid w:val="002B6316"/>
    <w:rsid w:val="002B6582"/>
    <w:rsid w:val="002C0361"/>
    <w:rsid w:val="002C3239"/>
    <w:rsid w:val="002D3920"/>
    <w:rsid w:val="002D4C4C"/>
    <w:rsid w:val="002D5F2A"/>
    <w:rsid w:val="002D6B1D"/>
    <w:rsid w:val="002D7C05"/>
    <w:rsid w:val="002E2AA9"/>
    <w:rsid w:val="002E4790"/>
    <w:rsid w:val="002E66EF"/>
    <w:rsid w:val="002E6968"/>
    <w:rsid w:val="002F0611"/>
    <w:rsid w:val="002F07BB"/>
    <w:rsid w:val="002F092B"/>
    <w:rsid w:val="002F0DCE"/>
    <w:rsid w:val="002F1E71"/>
    <w:rsid w:val="002F1FFF"/>
    <w:rsid w:val="002F6DD3"/>
    <w:rsid w:val="00302FB4"/>
    <w:rsid w:val="0030413C"/>
    <w:rsid w:val="003048C7"/>
    <w:rsid w:val="00305F67"/>
    <w:rsid w:val="0030759A"/>
    <w:rsid w:val="003124FD"/>
    <w:rsid w:val="003157EC"/>
    <w:rsid w:val="00320631"/>
    <w:rsid w:val="00321126"/>
    <w:rsid w:val="003212D9"/>
    <w:rsid w:val="00321724"/>
    <w:rsid w:val="00323D26"/>
    <w:rsid w:val="0032654F"/>
    <w:rsid w:val="003306AB"/>
    <w:rsid w:val="00331E19"/>
    <w:rsid w:val="0033437D"/>
    <w:rsid w:val="003350F0"/>
    <w:rsid w:val="00341D72"/>
    <w:rsid w:val="00341D8C"/>
    <w:rsid w:val="00342390"/>
    <w:rsid w:val="003423BC"/>
    <w:rsid w:val="00344D04"/>
    <w:rsid w:val="00345A96"/>
    <w:rsid w:val="00345BE9"/>
    <w:rsid w:val="003460B5"/>
    <w:rsid w:val="00346EFC"/>
    <w:rsid w:val="0034763F"/>
    <w:rsid w:val="003476CD"/>
    <w:rsid w:val="003501A1"/>
    <w:rsid w:val="00351C99"/>
    <w:rsid w:val="003523B3"/>
    <w:rsid w:val="00353373"/>
    <w:rsid w:val="0035488B"/>
    <w:rsid w:val="003568D2"/>
    <w:rsid w:val="00356BAD"/>
    <w:rsid w:val="003615C9"/>
    <w:rsid w:val="00361C2B"/>
    <w:rsid w:val="00361F32"/>
    <w:rsid w:val="00364FFD"/>
    <w:rsid w:val="003678FC"/>
    <w:rsid w:val="00371C95"/>
    <w:rsid w:val="00372EFF"/>
    <w:rsid w:val="00374F9B"/>
    <w:rsid w:val="003760FB"/>
    <w:rsid w:val="00377331"/>
    <w:rsid w:val="00377E76"/>
    <w:rsid w:val="00380B17"/>
    <w:rsid w:val="00381D9F"/>
    <w:rsid w:val="003825A3"/>
    <w:rsid w:val="00382953"/>
    <w:rsid w:val="00382A96"/>
    <w:rsid w:val="00384EE5"/>
    <w:rsid w:val="003851F3"/>
    <w:rsid w:val="00386D0A"/>
    <w:rsid w:val="00390E3F"/>
    <w:rsid w:val="00397FA9"/>
    <w:rsid w:val="003A0485"/>
    <w:rsid w:val="003A0E87"/>
    <w:rsid w:val="003A11BA"/>
    <w:rsid w:val="003A26C5"/>
    <w:rsid w:val="003A27D8"/>
    <w:rsid w:val="003A5963"/>
    <w:rsid w:val="003A6464"/>
    <w:rsid w:val="003A6B38"/>
    <w:rsid w:val="003A7ADD"/>
    <w:rsid w:val="003A7EF9"/>
    <w:rsid w:val="003B0C89"/>
    <w:rsid w:val="003B1DBB"/>
    <w:rsid w:val="003B2523"/>
    <w:rsid w:val="003B42C0"/>
    <w:rsid w:val="003B441C"/>
    <w:rsid w:val="003C0FF4"/>
    <w:rsid w:val="003C2295"/>
    <w:rsid w:val="003C2E4F"/>
    <w:rsid w:val="003C2E69"/>
    <w:rsid w:val="003C35A4"/>
    <w:rsid w:val="003C3B7A"/>
    <w:rsid w:val="003C630D"/>
    <w:rsid w:val="003D1F20"/>
    <w:rsid w:val="003D2F0E"/>
    <w:rsid w:val="003D4F1B"/>
    <w:rsid w:val="003E2308"/>
    <w:rsid w:val="003E33B1"/>
    <w:rsid w:val="003E493F"/>
    <w:rsid w:val="003E4CDB"/>
    <w:rsid w:val="003E72CC"/>
    <w:rsid w:val="003F12DA"/>
    <w:rsid w:val="003F3FCC"/>
    <w:rsid w:val="003F45BB"/>
    <w:rsid w:val="003F4D29"/>
    <w:rsid w:val="003F5255"/>
    <w:rsid w:val="003F63BD"/>
    <w:rsid w:val="00400A6D"/>
    <w:rsid w:val="0040156D"/>
    <w:rsid w:val="0040186F"/>
    <w:rsid w:val="00401E62"/>
    <w:rsid w:val="00402767"/>
    <w:rsid w:val="004034CC"/>
    <w:rsid w:val="00404D4F"/>
    <w:rsid w:val="0040658D"/>
    <w:rsid w:val="00407ABF"/>
    <w:rsid w:val="00411DF0"/>
    <w:rsid w:val="004149EF"/>
    <w:rsid w:val="00416051"/>
    <w:rsid w:val="00416BD2"/>
    <w:rsid w:val="00416C32"/>
    <w:rsid w:val="00417C49"/>
    <w:rsid w:val="0042016C"/>
    <w:rsid w:val="00426C34"/>
    <w:rsid w:val="00427AF1"/>
    <w:rsid w:val="0043368E"/>
    <w:rsid w:val="004340A7"/>
    <w:rsid w:val="00434ED6"/>
    <w:rsid w:val="00435234"/>
    <w:rsid w:val="00435EBD"/>
    <w:rsid w:val="00436060"/>
    <w:rsid w:val="00437B1C"/>
    <w:rsid w:val="004401A5"/>
    <w:rsid w:val="00446587"/>
    <w:rsid w:val="004511BF"/>
    <w:rsid w:val="00451663"/>
    <w:rsid w:val="00452704"/>
    <w:rsid w:val="00452F75"/>
    <w:rsid w:val="00454550"/>
    <w:rsid w:val="00455435"/>
    <w:rsid w:val="004556EE"/>
    <w:rsid w:val="004640BD"/>
    <w:rsid w:val="0046632E"/>
    <w:rsid w:val="00467140"/>
    <w:rsid w:val="00467C6F"/>
    <w:rsid w:val="00467E33"/>
    <w:rsid w:val="00474CA7"/>
    <w:rsid w:val="00476424"/>
    <w:rsid w:val="00483FB9"/>
    <w:rsid w:val="0048587F"/>
    <w:rsid w:val="004873C4"/>
    <w:rsid w:val="0049351F"/>
    <w:rsid w:val="00495DDE"/>
    <w:rsid w:val="00497760"/>
    <w:rsid w:val="004A0FA5"/>
    <w:rsid w:val="004A274E"/>
    <w:rsid w:val="004A4CA3"/>
    <w:rsid w:val="004A50C1"/>
    <w:rsid w:val="004A7336"/>
    <w:rsid w:val="004A7401"/>
    <w:rsid w:val="004B0345"/>
    <w:rsid w:val="004B087D"/>
    <w:rsid w:val="004B454F"/>
    <w:rsid w:val="004B4D1F"/>
    <w:rsid w:val="004B76C4"/>
    <w:rsid w:val="004C09F3"/>
    <w:rsid w:val="004C2648"/>
    <w:rsid w:val="004C2662"/>
    <w:rsid w:val="004C28EA"/>
    <w:rsid w:val="004C3187"/>
    <w:rsid w:val="004C4868"/>
    <w:rsid w:val="004C5A78"/>
    <w:rsid w:val="004C6F91"/>
    <w:rsid w:val="004D1A92"/>
    <w:rsid w:val="004D1EB8"/>
    <w:rsid w:val="004D3E10"/>
    <w:rsid w:val="004D40E8"/>
    <w:rsid w:val="004D47BD"/>
    <w:rsid w:val="004D51CC"/>
    <w:rsid w:val="004D5734"/>
    <w:rsid w:val="004D5FB9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5378"/>
    <w:rsid w:val="00500A39"/>
    <w:rsid w:val="00500D1E"/>
    <w:rsid w:val="005038A4"/>
    <w:rsid w:val="00506950"/>
    <w:rsid w:val="00506F93"/>
    <w:rsid w:val="005072C3"/>
    <w:rsid w:val="005111E2"/>
    <w:rsid w:val="00512A90"/>
    <w:rsid w:val="00513DBB"/>
    <w:rsid w:val="00515538"/>
    <w:rsid w:val="00515C65"/>
    <w:rsid w:val="00515E8C"/>
    <w:rsid w:val="0051723E"/>
    <w:rsid w:val="00520D93"/>
    <w:rsid w:val="0052147B"/>
    <w:rsid w:val="00524976"/>
    <w:rsid w:val="00526866"/>
    <w:rsid w:val="00526AF4"/>
    <w:rsid w:val="00526CEB"/>
    <w:rsid w:val="00530B0B"/>
    <w:rsid w:val="0053398D"/>
    <w:rsid w:val="00534E61"/>
    <w:rsid w:val="00536028"/>
    <w:rsid w:val="00536DBD"/>
    <w:rsid w:val="005371E2"/>
    <w:rsid w:val="00537A9E"/>
    <w:rsid w:val="00542615"/>
    <w:rsid w:val="0054579F"/>
    <w:rsid w:val="0054623D"/>
    <w:rsid w:val="00546288"/>
    <w:rsid w:val="00546A1A"/>
    <w:rsid w:val="00552816"/>
    <w:rsid w:val="00554BAC"/>
    <w:rsid w:val="00555595"/>
    <w:rsid w:val="00555DDB"/>
    <w:rsid w:val="00556EA4"/>
    <w:rsid w:val="00557E4D"/>
    <w:rsid w:val="00562001"/>
    <w:rsid w:val="00562364"/>
    <w:rsid w:val="005716BF"/>
    <w:rsid w:val="00572188"/>
    <w:rsid w:val="005734A3"/>
    <w:rsid w:val="005769E1"/>
    <w:rsid w:val="00576DC5"/>
    <w:rsid w:val="005817AD"/>
    <w:rsid w:val="00585046"/>
    <w:rsid w:val="0058515C"/>
    <w:rsid w:val="005866DC"/>
    <w:rsid w:val="00586D27"/>
    <w:rsid w:val="00590C48"/>
    <w:rsid w:val="005925B4"/>
    <w:rsid w:val="0059305D"/>
    <w:rsid w:val="00593CDC"/>
    <w:rsid w:val="00594FFD"/>
    <w:rsid w:val="00597CC8"/>
    <w:rsid w:val="005A163C"/>
    <w:rsid w:val="005A2017"/>
    <w:rsid w:val="005A20EE"/>
    <w:rsid w:val="005A703B"/>
    <w:rsid w:val="005A706A"/>
    <w:rsid w:val="005B3395"/>
    <w:rsid w:val="005B3F06"/>
    <w:rsid w:val="005B5F0E"/>
    <w:rsid w:val="005B70CF"/>
    <w:rsid w:val="005C08C9"/>
    <w:rsid w:val="005C0BE1"/>
    <w:rsid w:val="005C2388"/>
    <w:rsid w:val="005C3840"/>
    <w:rsid w:val="005C4CE9"/>
    <w:rsid w:val="005C527F"/>
    <w:rsid w:val="005C5491"/>
    <w:rsid w:val="005C7138"/>
    <w:rsid w:val="005C7DA6"/>
    <w:rsid w:val="005C7E47"/>
    <w:rsid w:val="005D073E"/>
    <w:rsid w:val="005D085A"/>
    <w:rsid w:val="005D1202"/>
    <w:rsid w:val="005D2243"/>
    <w:rsid w:val="005D304A"/>
    <w:rsid w:val="005D3A45"/>
    <w:rsid w:val="005D46B0"/>
    <w:rsid w:val="005D56A5"/>
    <w:rsid w:val="005D6025"/>
    <w:rsid w:val="005D658A"/>
    <w:rsid w:val="005D75B8"/>
    <w:rsid w:val="005D7C63"/>
    <w:rsid w:val="005E3711"/>
    <w:rsid w:val="005E5C8F"/>
    <w:rsid w:val="005E6C3D"/>
    <w:rsid w:val="005E6ED0"/>
    <w:rsid w:val="005F15EB"/>
    <w:rsid w:val="005F22D9"/>
    <w:rsid w:val="005F2CBB"/>
    <w:rsid w:val="005F4C48"/>
    <w:rsid w:val="005F5177"/>
    <w:rsid w:val="00600614"/>
    <w:rsid w:val="00600EEA"/>
    <w:rsid w:val="00603E7C"/>
    <w:rsid w:val="00605B73"/>
    <w:rsid w:val="00606A76"/>
    <w:rsid w:val="00612241"/>
    <w:rsid w:val="00613145"/>
    <w:rsid w:val="00617A79"/>
    <w:rsid w:val="00620AD4"/>
    <w:rsid w:val="006213D0"/>
    <w:rsid w:val="006222A8"/>
    <w:rsid w:val="0062368F"/>
    <w:rsid w:val="006237DE"/>
    <w:rsid w:val="00623C02"/>
    <w:rsid w:val="00623C15"/>
    <w:rsid w:val="00625DCD"/>
    <w:rsid w:val="006270B3"/>
    <w:rsid w:val="006301F0"/>
    <w:rsid w:val="00630ECF"/>
    <w:rsid w:val="0063185D"/>
    <w:rsid w:val="00631DD6"/>
    <w:rsid w:val="00632408"/>
    <w:rsid w:val="00636703"/>
    <w:rsid w:val="0063698E"/>
    <w:rsid w:val="00643AF1"/>
    <w:rsid w:val="00643B05"/>
    <w:rsid w:val="0064468E"/>
    <w:rsid w:val="00644F34"/>
    <w:rsid w:val="006456FA"/>
    <w:rsid w:val="00646067"/>
    <w:rsid w:val="00647226"/>
    <w:rsid w:val="006479E2"/>
    <w:rsid w:val="006530C0"/>
    <w:rsid w:val="006541FE"/>
    <w:rsid w:val="00654793"/>
    <w:rsid w:val="00661525"/>
    <w:rsid w:val="00662E53"/>
    <w:rsid w:val="006662CA"/>
    <w:rsid w:val="006667BD"/>
    <w:rsid w:val="00667911"/>
    <w:rsid w:val="00671420"/>
    <w:rsid w:val="00671E95"/>
    <w:rsid w:val="006737A4"/>
    <w:rsid w:val="00676588"/>
    <w:rsid w:val="00684004"/>
    <w:rsid w:val="00686B7F"/>
    <w:rsid w:val="00690D53"/>
    <w:rsid w:val="00691EF4"/>
    <w:rsid w:val="00694AC3"/>
    <w:rsid w:val="00697484"/>
    <w:rsid w:val="00697838"/>
    <w:rsid w:val="006A0E05"/>
    <w:rsid w:val="006A5321"/>
    <w:rsid w:val="006A7C82"/>
    <w:rsid w:val="006B0746"/>
    <w:rsid w:val="006B0D9C"/>
    <w:rsid w:val="006B1C8B"/>
    <w:rsid w:val="006B23A3"/>
    <w:rsid w:val="006B5770"/>
    <w:rsid w:val="006B611C"/>
    <w:rsid w:val="006B65C9"/>
    <w:rsid w:val="006B72FA"/>
    <w:rsid w:val="006B7AAF"/>
    <w:rsid w:val="006C1515"/>
    <w:rsid w:val="006C1CFD"/>
    <w:rsid w:val="006C1F21"/>
    <w:rsid w:val="006C3F2E"/>
    <w:rsid w:val="006C4080"/>
    <w:rsid w:val="006C4471"/>
    <w:rsid w:val="006C722E"/>
    <w:rsid w:val="006C7481"/>
    <w:rsid w:val="006D0DF9"/>
    <w:rsid w:val="006D0F1E"/>
    <w:rsid w:val="006D1CAC"/>
    <w:rsid w:val="006D4277"/>
    <w:rsid w:val="006D4A1F"/>
    <w:rsid w:val="006D5690"/>
    <w:rsid w:val="006E06CA"/>
    <w:rsid w:val="006E2E3A"/>
    <w:rsid w:val="006E3084"/>
    <w:rsid w:val="006F151D"/>
    <w:rsid w:val="006F1F1E"/>
    <w:rsid w:val="006F2344"/>
    <w:rsid w:val="006F2B63"/>
    <w:rsid w:val="006F2EE3"/>
    <w:rsid w:val="006F3ED0"/>
    <w:rsid w:val="006F7C22"/>
    <w:rsid w:val="0070250A"/>
    <w:rsid w:val="00704FE1"/>
    <w:rsid w:val="007076A8"/>
    <w:rsid w:val="00707C56"/>
    <w:rsid w:val="00713D2F"/>
    <w:rsid w:val="0071797F"/>
    <w:rsid w:val="00721606"/>
    <w:rsid w:val="007244E4"/>
    <w:rsid w:val="00724AD2"/>
    <w:rsid w:val="0072676A"/>
    <w:rsid w:val="00726844"/>
    <w:rsid w:val="00731B98"/>
    <w:rsid w:val="00732606"/>
    <w:rsid w:val="00733752"/>
    <w:rsid w:val="00735764"/>
    <w:rsid w:val="00736957"/>
    <w:rsid w:val="00740634"/>
    <w:rsid w:val="007410C6"/>
    <w:rsid w:val="00742C78"/>
    <w:rsid w:val="00744339"/>
    <w:rsid w:val="0074730B"/>
    <w:rsid w:val="0074740D"/>
    <w:rsid w:val="00747C1F"/>
    <w:rsid w:val="007500A1"/>
    <w:rsid w:val="00754401"/>
    <w:rsid w:val="00755D98"/>
    <w:rsid w:val="00757672"/>
    <w:rsid w:val="00765EF4"/>
    <w:rsid w:val="007705C9"/>
    <w:rsid w:val="007736F0"/>
    <w:rsid w:val="00773C2A"/>
    <w:rsid w:val="0077598E"/>
    <w:rsid w:val="00775BDB"/>
    <w:rsid w:val="007766B2"/>
    <w:rsid w:val="00776968"/>
    <w:rsid w:val="0077697A"/>
    <w:rsid w:val="00780007"/>
    <w:rsid w:val="00782691"/>
    <w:rsid w:val="00783F4C"/>
    <w:rsid w:val="00784C4B"/>
    <w:rsid w:val="0078700C"/>
    <w:rsid w:val="007870AB"/>
    <w:rsid w:val="00790B48"/>
    <w:rsid w:val="00791F40"/>
    <w:rsid w:val="0079586A"/>
    <w:rsid w:val="007A1E6E"/>
    <w:rsid w:val="007A26BF"/>
    <w:rsid w:val="007A358F"/>
    <w:rsid w:val="007B14F5"/>
    <w:rsid w:val="007B154F"/>
    <w:rsid w:val="007B535F"/>
    <w:rsid w:val="007B63A6"/>
    <w:rsid w:val="007B64F5"/>
    <w:rsid w:val="007C10CF"/>
    <w:rsid w:val="007C1986"/>
    <w:rsid w:val="007C2409"/>
    <w:rsid w:val="007C2444"/>
    <w:rsid w:val="007C3F09"/>
    <w:rsid w:val="007C40AC"/>
    <w:rsid w:val="007C4D45"/>
    <w:rsid w:val="007C7614"/>
    <w:rsid w:val="007D0ACD"/>
    <w:rsid w:val="007D39BE"/>
    <w:rsid w:val="007D5B5A"/>
    <w:rsid w:val="007D6A71"/>
    <w:rsid w:val="007D7516"/>
    <w:rsid w:val="007E02F5"/>
    <w:rsid w:val="007E0687"/>
    <w:rsid w:val="007E06BA"/>
    <w:rsid w:val="007E158F"/>
    <w:rsid w:val="007E1ACB"/>
    <w:rsid w:val="007E2901"/>
    <w:rsid w:val="007E2F75"/>
    <w:rsid w:val="007E2F84"/>
    <w:rsid w:val="007E42B4"/>
    <w:rsid w:val="007E517E"/>
    <w:rsid w:val="007E7FC0"/>
    <w:rsid w:val="007F0A99"/>
    <w:rsid w:val="007F1DF3"/>
    <w:rsid w:val="007F2827"/>
    <w:rsid w:val="007F33F6"/>
    <w:rsid w:val="007F3C32"/>
    <w:rsid w:val="007F644D"/>
    <w:rsid w:val="00802448"/>
    <w:rsid w:val="008038EB"/>
    <w:rsid w:val="00803930"/>
    <w:rsid w:val="00804064"/>
    <w:rsid w:val="008051A5"/>
    <w:rsid w:val="00815773"/>
    <w:rsid w:val="008158E5"/>
    <w:rsid w:val="00822286"/>
    <w:rsid w:val="00822CDF"/>
    <w:rsid w:val="008231D5"/>
    <w:rsid w:val="00824842"/>
    <w:rsid w:val="008277B2"/>
    <w:rsid w:val="0083013A"/>
    <w:rsid w:val="00832646"/>
    <w:rsid w:val="00836A00"/>
    <w:rsid w:val="00836CBC"/>
    <w:rsid w:val="00836E94"/>
    <w:rsid w:val="00840224"/>
    <w:rsid w:val="00841571"/>
    <w:rsid w:val="008415A0"/>
    <w:rsid w:val="00842CBA"/>
    <w:rsid w:val="00843961"/>
    <w:rsid w:val="00844AE2"/>
    <w:rsid w:val="008464A1"/>
    <w:rsid w:val="00850112"/>
    <w:rsid w:val="00850A68"/>
    <w:rsid w:val="00851325"/>
    <w:rsid w:val="0085525D"/>
    <w:rsid w:val="00855521"/>
    <w:rsid w:val="00855FED"/>
    <w:rsid w:val="00856221"/>
    <w:rsid w:val="0086079E"/>
    <w:rsid w:val="00862B04"/>
    <w:rsid w:val="0086306E"/>
    <w:rsid w:val="00864374"/>
    <w:rsid w:val="00864D9E"/>
    <w:rsid w:val="00866DAE"/>
    <w:rsid w:val="00867D07"/>
    <w:rsid w:val="008726F5"/>
    <w:rsid w:val="00872A89"/>
    <w:rsid w:val="0087322D"/>
    <w:rsid w:val="00874AC2"/>
    <w:rsid w:val="00875590"/>
    <w:rsid w:val="008760CB"/>
    <w:rsid w:val="00876D6F"/>
    <w:rsid w:val="00882DE6"/>
    <w:rsid w:val="008836BB"/>
    <w:rsid w:val="00883D74"/>
    <w:rsid w:val="0088777B"/>
    <w:rsid w:val="00890604"/>
    <w:rsid w:val="008907FA"/>
    <w:rsid w:val="00891279"/>
    <w:rsid w:val="00892C2D"/>
    <w:rsid w:val="008934BE"/>
    <w:rsid w:val="008945D6"/>
    <w:rsid w:val="008949C2"/>
    <w:rsid w:val="008956F6"/>
    <w:rsid w:val="008A0BE2"/>
    <w:rsid w:val="008A2FA5"/>
    <w:rsid w:val="008A3003"/>
    <w:rsid w:val="008A49CF"/>
    <w:rsid w:val="008B211A"/>
    <w:rsid w:val="008B26C8"/>
    <w:rsid w:val="008B6051"/>
    <w:rsid w:val="008B798F"/>
    <w:rsid w:val="008C260C"/>
    <w:rsid w:val="008C2C17"/>
    <w:rsid w:val="008C4ACA"/>
    <w:rsid w:val="008D1380"/>
    <w:rsid w:val="008D1D2E"/>
    <w:rsid w:val="008D1DD3"/>
    <w:rsid w:val="008D447A"/>
    <w:rsid w:val="008D4516"/>
    <w:rsid w:val="008D6E18"/>
    <w:rsid w:val="008D6E51"/>
    <w:rsid w:val="008E15F1"/>
    <w:rsid w:val="008E3F98"/>
    <w:rsid w:val="008E478E"/>
    <w:rsid w:val="008E6352"/>
    <w:rsid w:val="008E7B21"/>
    <w:rsid w:val="008E7C6B"/>
    <w:rsid w:val="008F0C61"/>
    <w:rsid w:val="008F1418"/>
    <w:rsid w:val="008F1D46"/>
    <w:rsid w:val="008F2F6B"/>
    <w:rsid w:val="008F3ADF"/>
    <w:rsid w:val="008F3B98"/>
    <w:rsid w:val="008F3C3F"/>
    <w:rsid w:val="008F4B5E"/>
    <w:rsid w:val="008F545B"/>
    <w:rsid w:val="008F58E1"/>
    <w:rsid w:val="008F6062"/>
    <w:rsid w:val="008F6406"/>
    <w:rsid w:val="008F751A"/>
    <w:rsid w:val="008F7564"/>
    <w:rsid w:val="00900437"/>
    <w:rsid w:val="00900F05"/>
    <w:rsid w:val="00901ACA"/>
    <w:rsid w:val="00903181"/>
    <w:rsid w:val="00903653"/>
    <w:rsid w:val="00903A29"/>
    <w:rsid w:val="00906D4F"/>
    <w:rsid w:val="00907402"/>
    <w:rsid w:val="009138D1"/>
    <w:rsid w:val="00913C03"/>
    <w:rsid w:val="00914621"/>
    <w:rsid w:val="009146B3"/>
    <w:rsid w:val="00915615"/>
    <w:rsid w:val="00921BBC"/>
    <w:rsid w:val="00923B31"/>
    <w:rsid w:val="009244DC"/>
    <w:rsid w:val="00925F9A"/>
    <w:rsid w:val="0093054A"/>
    <w:rsid w:val="00930721"/>
    <w:rsid w:val="0093160B"/>
    <w:rsid w:val="00933892"/>
    <w:rsid w:val="0093563B"/>
    <w:rsid w:val="00935681"/>
    <w:rsid w:val="0094289E"/>
    <w:rsid w:val="00943656"/>
    <w:rsid w:val="00945761"/>
    <w:rsid w:val="00950991"/>
    <w:rsid w:val="00951238"/>
    <w:rsid w:val="00951300"/>
    <w:rsid w:val="00951B68"/>
    <w:rsid w:val="00953CDB"/>
    <w:rsid w:val="00954077"/>
    <w:rsid w:val="00955A9F"/>
    <w:rsid w:val="0096327E"/>
    <w:rsid w:val="009639AE"/>
    <w:rsid w:val="009655C2"/>
    <w:rsid w:val="009675A8"/>
    <w:rsid w:val="00971F6B"/>
    <w:rsid w:val="00974102"/>
    <w:rsid w:val="009758B4"/>
    <w:rsid w:val="00975C23"/>
    <w:rsid w:val="00976FA5"/>
    <w:rsid w:val="009823B2"/>
    <w:rsid w:val="00985CF0"/>
    <w:rsid w:val="0098632D"/>
    <w:rsid w:val="00990AB6"/>
    <w:rsid w:val="009911A7"/>
    <w:rsid w:val="00994273"/>
    <w:rsid w:val="00994B37"/>
    <w:rsid w:val="00995C48"/>
    <w:rsid w:val="009A1CB1"/>
    <w:rsid w:val="009A3386"/>
    <w:rsid w:val="009A35BA"/>
    <w:rsid w:val="009A3C69"/>
    <w:rsid w:val="009A6343"/>
    <w:rsid w:val="009A77AE"/>
    <w:rsid w:val="009A7C31"/>
    <w:rsid w:val="009A7F2A"/>
    <w:rsid w:val="009B0710"/>
    <w:rsid w:val="009B2E60"/>
    <w:rsid w:val="009B3FDD"/>
    <w:rsid w:val="009B4034"/>
    <w:rsid w:val="009B4742"/>
    <w:rsid w:val="009B60FC"/>
    <w:rsid w:val="009C0FDE"/>
    <w:rsid w:val="009C1773"/>
    <w:rsid w:val="009C2D8F"/>
    <w:rsid w:val="009C3858"/>
    <w:rsid w:val="009C5493"/>
    <w:rsid w:val="009D25AD"/>
    <w:rsid w:val="009D2B77"/>
    <w:rsid w:val="009D3C67"/>
    <w:rsid w:val="009D453E"/>
    <w:rsid w:val="009D6C8A"/>
    <w:rsid w:val="009E3037"/>
    <w:rsid w:val="009E4C50"/>
    <w:rsid w:val="009E623C"/>
    <w:rsid w:val="009E7863"/>
    <w:rsid w:val="009F04BA"/>
    <w:rsid w:val="009F15EB"/>
    <w:rsid w:val="009F217E"/>
    <w:rsid w:val="009F39B0"/>
    <w:rsid w:val="009F6ECD"/>
    <w:rsid w:val="00A03B3C"/>
    <w:rsid w:val="00A04D40"/>
    <w:rsid w:val="00A06D28"/>
    <w:rsid w:val="00A075DD"/>
    <w:rsid w:val="00A07C44"/>
    <w:rsid w:val="00A11D33"/>
    <w:rsid w:val="00A12177"/>
    <w:rsid w:val="00A13358"/>
    <w:rsid w:val="00A17111"/>
    <w:rsid w:val="00A22091"/>
    <w:rsid w:val="00A225F2"/>
    <w:rsid w:val="00A23857"/>
    <w:rsid w:val="00A23EF7"/>
    <w:rsid w:val="00A24BFF"/>
    <w:rsid w:val="00A25227"/>
    <w:rsid w:val="00A32495"/>
    <w:rsid w:val="00A325F1"/>
    <w:rsid w:val="00A41164"/>
    <w:rsid w:val="00A4147A"/>
    <w:rsid w:val="00A41E40"/>
    <w:rsid w:val="00A42354"/>
    <w:rsid w:val="00A43090"/>
    <w:rsid w:val="00A458C5"/>
    <w:rsid w:val="00A472EA"/>
    <w:rsid w:val="00A5032D"/>
    <w:rsid w:val="00A5144A"/>
    <w:rsid w:val="00A51704"/>
    <w:rsid w:val="00A521A8"/>
    <w:rsid w:val="00A527C9"/>
    <w:rsid w:val="00A53989"/>
    <w:rsid w:val="00A53ED5"/>
    <w:rsid w:val="00A60E03"/>
    <w:rsid w:val="00A60FDD"/>
    <w:rsid w:val="00A6127C"/>
    <w:rsid w:val="00A61578"/>
    <w:rsid w:val="00A63C0B"/>
    <w:rsid w:val="00A65266"/>
    <w:rsid w:val="00A665F8"/>
    <w:rsid w:val="00A707E4"/>
    <w:rsid w:val="00A718DC"/>
    <w:rsid w:val="00A8054B"/>
    <w:rsid w:val="00A80A2A"/>
    <w:rsid w:val="00A84029"/>
    <w:rsid w:val="00A8438D"/>
    <w:rsid w:val="00A8760C"/>
    <w:rsid w:val="00A8779A"/>
    <w:rsid w:val="00A87A8B"/>
    <w:rsid w:val="00A87C32"/>
    <w:rsid w:val="00A91525"/>
    <w:rsid w:val="00A91E4D"/>
    <w:rsid w:val="00A928DA"/>
    <w:rsid w:val="00A94A9F"/>
    <w:rsid w:val="00A95E9D"/>
    <w:rsid w:val="00A97695"/>
    <w:rsid w:val="00A979B2"/>
    <w:rsid w:val="00A97AB4"/>
    <w:rsid w:val="00AA15D4"/>
    <w:rsid w:val="00AA3F58"/>
    <w:rsid w:val="00AA4773"/>
    <w:rsid w:val="00AA5880"/>
    <w:rsid w:val="00AB102E"/>
    <w:rsid w:val="00AB2AE7"/>
    <w:rsid w:val="00AB2EF6"/>
    <w:rsid w:val="00AB3B9C"/>
    <w:rsid w:val="00AB403C"/>
    <w:rsid w:val="00AB4612"/>
    <w:rsid w:val="00AB58D0"/>
    <w:rsid w:val="00AB73F1"/>
    <w:rsid w:val="00AB766C"/>
    <w:rsid w:val="00AC1311"/>
    <w:rsid w:val="00AC5A7D"/>
    <w:rsid w:val="00AC6ECE"/>
    <w:rsid w:val="00AC751A"/>
    <w:rsid w:val="00AD01E8"/>
    <w:rsid w:val="00AD20FB"/>
    <w:rsid w:val="00AD35DE"/>
    <w:rsid w:val="00AD4350"/>
    <w:rsid w:val="00AD70AF"/>
    <w:rsid w:val="00AD7D9E"/>
    <w:rsid w:val="00AE0121"/>
    <w:rsid w:val="00AE11C8"/>
    <w:rsid w:val="00AE3648"/>
    <w:rsid w:val="00AE3A19"/>
    <w:rsid w:val="00AE5B60"/>
    <w:rsid w:val="00AE6B02"/>
    <w:rsid w:val="00AF0BBB"/>
    <w:rsid w:val="00AF0F3A"/>
    <w:rsid w:val="00AF1A24"/>
    <w:rsid w:val="00AF34FE"/>
    <w:rsid w:val="00AF4DCB"/>
    <w:rsid w:val="00AF58FC"/>
    <w:rsid w:val="00AF7C43"/>
    <w:rsid w:val="00B00B9E"/>
    <w:rsid w:val="00B012AD"/>
    <w:rsid w:val="00B061A5"/>
    <w:rsid w:val="00B06503"/>
    <w:rsid w:val="00B124A2"/>
    <w:rsid w:val="00B126BA"/>
    <w:rsid w:val="00B12D44"/>
    <w:rsid w:val="00B13200"/>
    <w:rsid w:val="00B16979"/>
    <w:rsid w:val="00B208FC"/>
    <w:rsid w:val="00B20B7C"/>
    <w:rsid w:val="00B20DA8"/>
    <w:rsid w:val="00B2455A"/>
    <w:rsid w:val="00B273C3"/>
    <w:rsid w:val="00B300E4"/>
    <w:rsid w:val="00B30B60"/>
    <w:rsid w:val="00B318EF"/>
    <w:rsid w:val="00B3383E"/>
    <w:rsid w:val="00B33EC9"/>
    <w:rsid w:val="00B34F38"/>
    <w:rsid w:val="00B3685B"/>
    <w:rsid w:val="00B36D57"/>
    <w:rsid w:val="00B37DCF"/>
    <w:rsid w:val="00B37EAB"/>
    <w:rsid w:val="00B402EA"/>
    <w:rsid w:val="00B43B26"/>
    <w:rsid w:val="00B44FD6"/>
    <w:rsid w:val="00B467C8"/>
    <w:rsid w:val="00B46CA1"/>
    <w:rsid w:val="00B504AA"/>
    <w:rsid w:val="00B51DC2"/>
    <w:rsid w:val="00B520A5"/>
    <w:rsid w:val="00B526EC"/>
    <w:rsid w:val="00B52A21"/>
    <w:rsid w:val="00B54425"/>
    <w:rsid w:val="00B563DE"/>
    <w:rsid w:val="00B576E7"/>
    <w:rsid w:val="00B6039E"/>
    <w:rsid w:val="00B62860"/>
    <w:rsid w:val="00B62F25"/>
    <w:rsid w:val="00B64D7B"/>
    <w:rsid w:val="00B677BE"/>
    <w:rsid w:val="00B701E8"/>
    <w:rsid w:val="00B74EB8"/>
    <w:rsid w:val="00B76ABA"/>
    <w:rsid w:val="00B7700F"/>
    <w:rsid w:val="00B819BC"/>
    <w:rsid w:val="00B822D6"/>
    <w:rsid w:val="00B83C9A"/>
    <w:rsid w:val="00B85605"/>
    <w:rsid w:val="00B859C8"/>
    <w:rsid w:val="00B86089"/>
    <w:rsid w:val="00B86BC5"/>
    <w:rsid w:val="00B9504E"/>
    <w:rsid w:val="00B95A7E"/>
    <w:rsid w:val="00B95C15"/>
    <w:rsid w:val="00B97C72"/>
    <w:rsid w:val="00BA1A69"/>
    <w:rsid w:val="00BA258E"/>
    <w:rsid w:val="00BA275C"/>
    <w:rsid w:val="00BA41E6"/>
    <w:rsid w:val="00BA46C7"/>
    <w:rsid w:val="00BA496E"/>
    <w:rsid w:val="00BA502C"/>
    <w:rsid w:val="00BA5739"/>
    <w:rsid w:val="00BA57C0"/>
    <w:rsid w:val="00BA5E99"/>
    <w:rsid w:val="00BA7BC8"/>
    <w:rsid w:val="00BB12E5"/>
    <w:rsid w:val="00BB29C8"/>
    <w:rsid w:val="00BB343F"/>
    <w:rsid w:val="00BB395C"/>
    <w:rsid w:val="00BB5F4B"/>
    <w:rsid w:val="00BB65B1"/>
    <w:rsid w:val="00BB6A20"/>
    <w:rsid w:val="00BC13CD"/>
    <w:rsid w:val="00BC339F"/>
    <w:rsid w:val="00BC565B"/>
    <w:rsid w:val="00BD078A"/>
    <w:rsid w:val="00BD1B03"/>
    <w:rsid w:val="00BD1CDB"/>
    <w:rsid w:val="00BD26B8"/>
    <w:rsid w:val="00BD279F"/>
    <w:rsid w:val="00BD29FF"/>
    <w:rsid w:val="00BD3418"/>
    <w:rsid w:val="00BD4B57"/>
    <w:rsid w:val="00BE12FB"/>
    <w:rsid w:val="00BE1AFF"/>
    <w:rsid w:val="00BE2F8C"/>
    <w:rsid w:val="00BE322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BF3FBD"/>
    <w:rsid w:val="00C00A5E"/>
    <w:rsid w:val="00C00E4B"/>
    <w:rsid w:val="00C01D55"/>
    <w:rsid w:val="00C02F1B"/>
    <w:rsid w:val="00C0326E"/>
    <w:rsid w:val="00C04780"/>
    <w:rsid w:val="00C049E4"/>
    <w:rsid w:val="00C10B3B"/>
    <w:rsid w:val="00C113D2"/>
    <w:rsid w:val="00C11C84"/>
    <w:rsid w:val="00C122C8"/>
    <w:rsid w:val="00C138EA"/>
    <w:rsid w:val="00C15275"/>
    <w:rsid w:val="00C1689D"/>
    <w:rsid w:val="00C20C9B"/>
    <w:rsid w:val="00C217E8"/>
    <w:rsid w:val="00C238BC"/>
    <w:rsid w:val="00C2393A"/>
    <w:rsid w:val="00C266A2"/>
    <w:rsid w:val="00C33EAD"/>
    <w:rsid w:val="00C34486"/>
    <w:rsid w:val="00C34FE1"/>
    <w:rsid w:val="00C354F8"/>
    <w:rsid w:val="00C363CD"/>
    <w:rsid w:val="00C364B4"/>
    <w:rsid w:val="00C36BBE"/>
    <w:rsid w:val="00C371AF"/>
    <w:rsid w:val="00C42A9D"/>
    <w:rsid w:val="00C43A1E"/>
    <w:rsid w:val="00C44923"/>
    <w:rsid w:val="00C45EFB"/>
    <w:rsid w:val="00C501F7"/>
    <w:rsid w:val="00C505D6"/>
    <w:rsid w:val="00C518F9"/>
    <w:rsid w:val="00C52181"/>
    <w:rsid w:val="00C52232"/>
    <w:rsid w:val="00C53062"/>
    <w:rsid w:val="00C5467F"/>
    <w:rsid w:val="00C553DA"/>
    <w:rsid w:val="00C56700"/>
    <w:rsid w:val="00C56B44"/>
    <w:rsid w:val="00C56D2E"/>
    <w:rsid w:val="00C56E68"/>
    <w:rsid w:val="00C604AE"/>
    <w:rsid w:val="00C62089"/>
    <w:rsid w:val="00C62FFC"/>
    <w:rsid w:val="00C6544B"/>
    <w:rsid w:val="00C65CE7"/>
    <w:rsid w:val="00C7134A"/>
    <w:rsid w:val="00C71595"/>
    <w:rsid w:val="00C72844"/>
    <w:rsid w:val="00C749B3"/>
    <w:rsid w:val="00C74C33"/>
    <w:rsid w:val="00C755F8"/>
    <w:rsid w:val="00C75DCE"/>
    <w:rsid w:val="00C76F59"/>
    <w:rsid w:val="00C8015A"/>
    <w:rsid w:val="00C80601"/>
    <w:rsid w:val="00C81E19"/>
    <w:rsid w:val="00C833B9"/>
    <w:rsid w:val="00C871F3"/>
    <w:rsid w:val="00C87EBF"/>
    <w:rsid w:val="00C916ED"/>
    <w:rsid w:val="00C95801"/>
    <w:rsid w:val="00C95A16"/>
    <w:rsid w:val="00C95D87"/>
    <w:rsid w:val="00C96355"/>
    <w:rsid w:val="00C96E60"/>
    <w:rsid w:val="00CA035D"/>
    <w:rsid w:val="00CA0F78"/>
    <w:rsid w:val="00CA1965"/>
    <w:rsid w:val="00CA395A"/>
    <w:rsid w:val="00CB0261"/>
    <w:rsid w:val="00CB0525"/>
    <w:rsid w:val="00CB0D8B"/>
    <w:rsid w:val="00CB0F19"/>
    <w:rsid w:val="00CB1190"/>
    <w:rsid w:val="00CB2F99"/>
    <w:rsid w:val="00CB48F5"/>
    <w:rsid w:val="00CB5FB2"/>
    <w:rsid w:val="00CB661D"/>
    <w:rsid w:val="00CC03E4"/>
    <w:rsid w:val="00CC48C0"/>
    <w:rsid w:val="00CC52A8"/>
    <w:rsid w:val="00CC6044"/>
    <w:rsid w:val="00CC7AAC"/>
    <w:rsid w:val="00CD0783"/>
    <w:rsid w:val="00CD0DCF"/>
    <w:rsid w:val="00CD14DE"/>
    <w:rsid w:val="00CD2DA5"/>
    <w:rsid w:val="00CD3FB9"/>
    <w:rsid w:val="00CD579F"/>
    <w:rsid w:val="00CD6A17"/>
    <w:rsid w:val="00CD6D41"/>
    <w:rsid w:val="00CE106B"/>
    <w:rsid w:val="00CE1EA0"/>
    <w:rsid w:val="00CE2FF8"/>
    <w:rsid w:val="00CE4F6F"/>
    <w:rsid w:val="00CE5A68"/>
    <w:rsid w:val="00CE6700"/>
    <w:rsid w:val="00CE6F7F"/>
    <w:rsid w:val="00CF0550"/>
    <w:rsid w:val="00CF3F64"/>
    <w:rsid w:val="00CF451C"/>
    <w:rsid w:val="00CF583C"/>
    <w:rsid w:val="00CF6A5A"/>
    <w:rsid w:val="00CF7EF3"/>
    <w:rsid w:val="00D00ADE"/>
    <w:rsid w:val="00D0221C"/>
    <w:rsid w:val="00D065CC"/>
    <w:rsid w:val="00D10978"/>
    <w:rsid w:val="00D13406"/>
    <w:rsid w:val="00D14392"/>
    <w:rsid w:val="00D15453"/>
    <w:rsid w:val="00D16901"/>
    <w:rsid w:val="00D16A04"/>
    <w:rsid w:val="00D20254"/>
    <w:rsid w:val="00D211D9"/>
    <w:rsid w:val="00D2189A"/>
    <w:rsid w:val="00D2725B"/>
    <w:rsid w:val="00D30C2B"/>
    <w:rsid w:val="00D33291"/>
    <w:rsid w:val="00D33B67"/>
    <w:rsid w:val="00D35500"/>
    <w:rsid w:val="00D35C81"/>
    <w:rsid w:val="00D41BB9"/>
    <w:rsid w:val="00D42EFA"/>
    <w:rsid w:val="00D45058"/>
    <w:rsid w:val="00D46AFE"/>
    <w:rsid w:val="00D47A45"/>
    <w:rsid w:val="00D51BE5"/>
    <w:rsid w:val="00D5500C"/>
    <w:rsid w:val="00D5654F"/>
    <w:rsid w:val="00D57DA8"/>
    <w:rsid w:val="00D602F9"/>
    <w:rsid w:val="00D61C04"/>
    <w:rsid w:val="00D643C9"/>
    <w:rsid w:val="00D64738"/>
    <w:rsid w:val="00D647E8"/>
    <w:rsid w:val="00D64A06"/>
    <w:rsid w:val="00D659C9"/>
    <w:rsid w:val="00D66CCA"/>
    <w:rsid w:val="00D676B1"/>
    <w:rsid w:val="00D67DB1"/>
    <w:rsid w:val="00D70C94"/>
    <w:rsid w:val="00D7237F"/>
    <w:rsid w:val="00D73910"/>
    <w:rsid w:val="00D73DA4"/>
    <w:rsid w:val="00D744DC"/>
    <w:rsid w:val="00D749CD"/>
    <w:rsid w:val="00D74FE7"/>
    <w:rsid w:val="00D752E7"/>
    <w:rsid w:val="00D7548E"/>
    <w:rsid w:val="00D76E06"/>
    <w:rsid w:val="00D77554"/>
    <w:rsid w:val="00D777E4"/>
    <w:rsid w:val="00D80BB9"/>
    <w:rsid w:val="00D81A6E"/>
    <w:rsid w:val="00D83057"/>
    <w:rsid w:val="00D867FD"/>
    <w:rsid w:val="00D86ACA"/>
    <w:rsid w:val="00D92190"/>
    <w:rsid w:val="00D92AE9"/>
    <w:rsid w:val="00D93147"/>
    <w:rsid w:val="00D95225"/>
    <w:rsid w:val="00D97302"/>
    <w:rsid w:val="00DA0539"/>
    <w:rsid w:val="00DA070D"/>
    <w:rsid w:val="00DA2098"/>
    <w:rsid w:val="00DA2189"/>
    <w:rsid w:val="00DA40ED"/>
    <w:rsid w:val="00DA5332"/>
    <w:rsid w:val="00DA5639"/>
    <w:rsid w:val="00DA5A41"/>
    <w:rsid w:val="00DA6412"/>
    <w:rsid w:val="00DB183F"/>
    <w:rsid w:val="00DB25E8"/>
    <w:rsid w:val="00DB3E99"/>
    <w:rsid w:val="00DB4D66"/>
    <w:rsid w:val="00DB5E57"/>
    <w:rsid w:val="00DB6205"/>
    <w:rsid w:val="00DC280A"/>
    <w:rsid w:val="00DC3828"/>
    <w:rsid w:val="00DC3A76"/>
    <w:rsid w:val="00DC3DDA"/>
    <w:rsid w:val="00DC6AA2"/>
    <w:rsid w:val="00DD0178"/>
    <w:rsid w:val="00DD1418"/>
    <w:rsid w:val="00DD2914"/>
    <w:rsid w:val="00DD53FC"/>
    <w:rsid w:val="00DD56A6"/>
    <w:rsid w:val="00DD5F7E"/>
    <w:rsid w:val="00DD7414"/>
    <w:rsid w:val="00DD7CA6"/>
    <w:rsid w:val="00DE0E23"/>
    <w:rsid w:val="00DE2663"/>
    <w:rsid w:val="00DE70B7"/>
    <w:rsid w:val="00DF17D3"/>
    <w:rsid w:val="00DF19D0"/>
    <w:rsid w:val="00DF200D"/>
    <w:rsid w:val="00DF29F0"/>
    <w:rsid w:val="00DF539F"/>
    <w:rsid w:val="00DF566F"/>
    <w:rsid w:val="00DF5FEC"/>
    <w:rsid w:val="00DF74E4"/>
    <w:rsid w:val="00E00B9C"/>
    <w:rsid w:val="00E013E2"/>
    <w:rsid w:val="00E01D78"/>
    <w:rsid w:val="00E047E6"/>
    <w:rsid w:val="00E06762"/>
    <w:rsid w:val="00E1002E"/>
    <w:rsid w:val="00E108FC"/>
    <w:rsid w:val="00E10F3E"/>
    <w:rsid w:val="00E11F94"/>
    <w:rsid w:val="00E14D6C"/>
    <w:rsid w:val="00E16A8D"/>
    <w:rsid w:val="00E174B5"/>
    <w:rsid w:val="00E222D7"/>
    <w:rsid w:val="00E22A6F"/>
    <w:rsid w:val="00E24170"/>
    <w:rsid w:val="00E27193"/>
    <w:rsid w:val="00E33BFF"/>
    <w:rsid w:val="00E34064"/>
    <w:rsid w:val="00E35A09"/>
    <w:rsid w:val="00E36A22"/>
    <w:rsid w:val="00E37605"/>
    <w:rsid w:val="00E37BBD"/>
    <w:rsid w:val="00E405F3"/>
    <w:rsid w:val="00E4100B"/>
    <w:rsid w:val="00E42836"/>
    <w:rsid w:val="00E438C6"/>
    <w:rsid w:val="00E4464D"/>
    <w:rsid w:val="00E46453"/>
    <w:rsid w:val="00E52EF6"/>
    <w:rsid w:val="00E53BE4"/>
    <w:rsid w:val="00E61F8A"/>
    <w:rsid w:val="00E638F3"/>
    <w:rsid w:val="00E6634A"/>
    <w:rsid w:val="00E66B41"/>
    <w:rsid w:val="00E66CAD"/>
    <w:rsid w:val="00E71B60"/>
    <w:rsid w:val="00E737D0"/>
    <w:rsid w:val="00E742FF"/>
    <w:rsid w:val="00E81A7E"/>
    <w:rsid w:val="00E81FF9"/>
    <w:rsid w:val="00E82367"/>
    <w:rsid w:val="00E85A6B"/>
    <w:rsid w:val="00E9197F"/>
    <w:rsid w:val="00E91DE9"/>
    <w:rsid w:val="00E92328"/>
    <w:rsid w:val="00E9286A"/>
    <w:rsid w:val="00E92E0A"/>
    <w:rsid w:val="00E94231"/>
    <w:rsid w:val="00E94B93"/>
    <w:rsid w:val="00E94ED0"/>
    <w:rsid w:val="00E95F3F"/>
    <w:rsid w:val="00EA209B"/>
    <w:rsid w:val="00EA62BE"/>
    <w:rsid w:val="00EB01D9"/>
    <w:rsid w:val="00EB1220"/>
    <w:rsid w:val="00EB3FF2"/>
    <w:rsid w:val="00EB5B2A"/>
    <w:rsid w:val="00EB5D53"/>
    <w:rsid w:val="00EB6231"/>
    <w:rsid w:val="00EB6AAA"/>
    <w:rsid w:val="00EC58BC"/>
    <w:rsid w:val="00ED14DB"/>
    <w:rsid w:val="00ED23DD"/>
    <w:rsid w:val="00ED2DE5"/>
    <w:rsid w:val="00ED42D7"/>
    <w:rsid w:val="00ED4987"/>
    <w:rsid w:val="00ED5A9B"/>
    <w:rsid w:val="00ED68B7"/>
    <w:rsid w:val="00ED7B38"/>
    <w:rsid w:val="00EE0D4F"/>
    <w:rsid w:val="00EE13F1"/>
    <w:rsid w:val="00EE1A39"/>
    <w:rsid w:val="00EE49CB"/>
    <w:rsid w:val="00EE5C0A"/>
    <w:rsid w:val="00EE72C3"/>
    <w:rsid w:val="00EF24EA"/>
    <w:rsid w:val="00EF5D23"/>
    <w:rsid w:val="00F0281C"/>
    <w:rsid w:val="00F064FF"/>
    <w:rsid w:val="00F06D7B"/>
    <w:rsid w:val="00F07D7C"/>
    <w:rsid w:val="00F10D96"/>
    <w:rsid w:val="00F11A80"/>
    <w:rsid w:val="00F11FE4"/>
    <w:rsid w:val="00F120C5"/>
    <w:rsid w:val="00F13873"/>
    <w:rsid w:val="00F142B2"/>
    <w:rsid w:val="00F157E8"/>
    <w:rsid w:val="00F179F4"/>
    <w:rsid w:val="00F17CF2"/>
    <w:rsid w:val="00F21A56"/>
    <w:rsid w:val="00F22996"/>
    <w:rsid w:val="00F2370E"/>
    <w:rsid w:val="00F24FC0"/>
    <w:rsid w:val="00F27495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3348"/>
    <w:rsid w:val="00F453A9"/>
    <w:rsid w:val="00F453EC"/>
    <w:rsid w:val="00F50591"/>
    <w:rsid w:val="00F521C1"/>
    <w:rsid w:val="00F526CA"/>
    <w:rsid w:val="00F56676"/>
    <w:rsid w:val="00F569F0"/>
    <w:rsid w:val="00F57436"/>
    <w:rsid w:val="00F60DBA"/>
    <w:rsid w:val="00F6334A"/>
    <w:rsid w:val="00F6437F"/>
    <w:rsid w:val="00F643FB"/>
    <w:rsid w:val="00F64CE6"/>
    <w:rsid w:val="00F6644A"/>
    <w:rsid w:val="00F66585"/>
    <w:rsid w:val="00F72EBF"/>
    <w:rsid w:val="00F736FA"/>
    <w:rsid w:val="00F73E2D"/>
    <w:rsid w:val="00F746C0"/>
    <w:rsid w:val="00F77049"/>
    <w:rsid w:val="00F77276"/>
    <w:rsid w:val="00F819C7"/>
    <w:rsid w:val="00F822D0"/>
    <w:rsid w:val="00F82B84"/>
    <w:rsid w:val="00F83788"/>
    <w:rsid w:val="00F848AD"/>
    <w:rsid w:val="00F85940"/>
    <w:rsid w:val="00F8617D"/>
    <w:rsid w:val="00F8724F"/>
    <w:rsid w:val="00F91ABC"/>
    <w:rsid w:val="00F91F51"/>
    <w:rsid w:val="00F973DB"/>
    <w:rsid w:val="00FA10BE"/>
    <w:rsid w:val="00FA6AD5"/>
    <w:rsid w:val="00FA6FAA"/>
    <w:rsid w:val="00FA6FEA"/>
    <w:rsid w:val="00FB0CD5"/>
    <w:rsid w:val="00FB234E"/>
    <w:rsid w:val="00FB4248"/>
    <w:rsid w:val="00FB4566"/>
    <w:rsid w:val="00FB48CA"/>
    <w:rsid w:val="00FB5F98"/>
    <w:rsid w:val="00FB637A"/>
    <w:rsid w:val="00FC02C1"/>
    <w:rsid w:val="00FC5454"/>
    <w:rsid w:val="00FC6E20"/>
    <w:rsid w:val="00FC7744"/>
    <w:rsid w:val="00FC78F9"/>
    <w:rsid w:val="00FC7ADE"/>
    <w:rsid w:val="00FD1822"/>
    <w:rsid w:val="00FD1E7B"/>
    <w:rsid w:val="00FD3601"/>
    <w:rsid w:val="00FD4ACC"/>
    <w:rsid w:val="00FD66B4"/>
    <w:rsid w:val="00FD7828"/>
    <w:rsid w:val="00FD7CC4"/>
    <w:rsid w:val="00FE1674"/>
    <w:rsid w:val="00FE169E"/>
    <w:rsid w:val="00FE31F6"/>
    <w:rsid w:val="00FE4D4E"/>
    <w:rsid w:val="00FE5C32"/>
    <w:rsid w:val="00FE7CBE"/>
    <w:rsid w:val="00FF06BD"/>
    <w:rsid w:val="00FF0E73"/>
    <w:rsid w:val="00FF10B8"/>
    <w:rsid w:val="00FF1149"/>
    <w:rsid w:val="00FF175C"/>
    <w:rsid w:val="00FF2023"/>
    <w:rsid w:val="00FF3ACA"/>
    <w:rsid w:val="00FF4B75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S\&#1041;&#1083;&#1072;&#1085;&#1082;&#1080;%20&#1052;&#1048;&#1040;&#1062;%20&#1080;%20&#1052;&#1047;%20&#1042;&#1054;\&#1041;&#1083;&#1072;&#1085;&#1082;%20&#1087;&#1088;&#1080;&#1082;&#1072;&#1079;&#1072;%20&#1052;&#1047;%20&#1042;&#1054;%20&#1086;&#1090;%2009.04.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976289-7AE9-4A7B-9926-2B0CE7E49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МЗ ВО от 09.04.2014</Template>
  <TotalTime>134</TotalTime>
  <Pages>20</Pages>
  <Words>2757</Words>
  <Characters>15720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18441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volohova</dc:creator>
  <cp:lastModifiedBy>Ирина А. Волохова</cp:lastModifiedBy>
  <cp:revision>27</cp:revision>
  <cp:lastPrinted>2017-10-16T13:15:00Z</cp:lastPrinted>
  <dcterms:created xsi:type="dcterms:W3CDTF">2017-12-19T06:15:00Z</dcterms:created>
  <dcterms:modified xsi:type="dcterms:W3CDTF">2018-11-27T06:28:00Z</dcterms:modified>
</cp:coreProperties>
</file>